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4" w:tblpY="-12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812"/>
      </w:tblGrid>
      <w:tr w:rsidR="00676E82" w:rsidRPr="00676E82" w:rsidTr="00676E82">
        <w:trPr>
          <w:trHeight w:val="26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  <w:lang w:val="tt-RU"/>
              </w:rPr>
              <w:t xml:space="preserve">“ </w:t>
            </w:r>
            <w:r w:rsidRPr="00676E82">
              <w:rPr>
                <w:rFonts w:ascii="Times New Roman" w:hAnsi="Times New Roman"/>
              </w:rPr>
              <w:t>Рассмотрено</w:t>
            </w:r>
            <w:r w:rsidRPr="00676E82">
              <w:rPr>
                <w:rFonts w:ascii="Times New Roman" w:hAnsi="Times New Roman"/>
                <w:lang w:val="tt-RU"/>
              </w:rPr>
              <w:t xml:space="preserve"> “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  <w:lang w:val="tt-RU"/>
              </w:rPr>
              <w:t xml:space="preserve">Руководитель ШМО естественно математического цикла                               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  <w:lang w:val="tt-RU"/>
              </w:rPr>
              <w:t xml:space="preserve">___________Гумерова М.Р. </w:t>
            </w:r>
          </w:p>
          <w:p w:rsidR="00676E82" w:rsidRPr="00676E82" w:rsidRDefault="00676E82" w:rsidP="00460AD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  <w:lang w:val="tt-RU"/>
              </w:rPr>
              <w:t>Пр</w:t>
            </w:r>
            <w:r w:rsidR="00460AD2">
              <w:rPr>
                <w:rFonts w:ascii="Times New Roman" w:hAnsi="Times New Roman"/>
                <w:lang w:val="tt-RU"/>
              </w:rPr>
              <w:t>отокол№1« 31 »  августа     2019</w:t>
            </w:r>
            <w:r w:rsidRPr="00676E82">
              <w:rPr>
                <w:rFonts w:ascii="Times New Roman" w:hAnsi="Times New Roman"/>
                <w:lang w:val="tt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</w:rPr>
              <w:t xml:space="preserve">                      «Согласовано»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  <w:lang w:val="tt-RU"/>
              </w:rPr>
              <w:t>Заместитель директора  по УР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  <w:lang w:val="tt-RU"/>
              </w:rPr>
              <w:t>МБОУ «ООШ №6»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</w:rPr>
              <w:t xml:space="preserve">________   </w:t>
            </w:r>
            <w:r w:rsidRPr="00676E82">
              <w:rPr>
                <w:rFonts w:ascii="Times New Roman" w:hAnsi="Times New Roman"/>
                <w:u w:val="single"/>
              </w:rPr>
              <w:t xml:space="preserve">/ </w:t>
            </w:r>
            <w:r w:rsidRPr="00676E82">
              <w:rPr>
                <w:rFonts w:ascii="Times New Roman" w:hAnsi="Times New Roman"/>
              </w:rPr>
              <w:t xml:space="preserve"> Закиров</w:t>
            </w:r>
            <w:bookmarkStart w:id="0" w:name="_GoBack"/>
            <w:bookmarkEnd w:id="0"/>
            <w:r w:rsidRPr="00676E82">
              <w:rPr>
                <w:rFonts w:ascii="Times New Roman" w:hAnsi="Times New Roman"/>
              </w:rPr>
              <w:t>а Г.С.</w:t>
            </w:r>
            <w:r w:rsidRPr="00676E82">
              <w:rPr>
                <w:rFonts w:ascii="Times New Roman" w:hAnsi="Times New Roman"/>
                <w:u w:val="single"/>
              </w:rPr>
              <w:t>/</w:t>
            </w:r>
          </w:p>
          <w:p w:rsidR="00676E82" w:rsidRPr="00676E82" w:rsidRDefault="00460AD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31  »      августа    2019</w:t>
            </w:r>
            <w:r w:rsidR="00676E82" w:rsidRPr="00676E8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</w:rPr>
              <w:t>«Утверждено и введено» в действие</w:t>
            </w:r>
          </w:p>
          <w:p w:rsidR="00641185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  <w:r w:rsidRPr="00676E82">
              <w:rPr>
                <w:rFonts w:ascii="Times New Roman" w:hAnsi="Times New Roman"/>
                <w:lang w:val="tt-RU"/>
              </w:rPr>
              <w:t>Приказом директора МБОУ«ООШ №6»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  <w:lang w:val="tt-RU"/>
              </w:rPr>
              <w:t>_______</w:t>
            </w:r>
            <w:r w:rsidRPr="00676E82">
              <w:rPr>
                <w:rFonts w:ascii="Times New Roman" w:hAnsi="Times New Roman"/>
              </w:rPr>
              <w:t>/</w:t>
            </w:r>
            <w:proofErr w:type="spellStart"/>
            <w:r w:rsidRPr="00676E82">
              <w:rPr>
                <w:rFonts w:ascii="Times New Roman" w:hAnsi="Times New Roman"/>
              </w:rPr>
              <w:t>Ахметзянова</w:t>
            </w:r>
            <w:proofErr w:type="spellEnd"/>
            <w:r w:rsidRPr="00676E82">
              <w:rPr>
                <w:rFonts w:ascii="Times New Roman" w:hAnsi="Times New Roman"/>
              </w:rPr>
              <w:t xml:space="preserve"> Д.Г.</w:t>
            </w:r>
          </w:p>
          <w:p w:rsidR="00676E82" w:rsidRPr="00676E82" w:rsidRDefault="00676E82" w:rsidP="0067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</w:rPr>
              <w:t xml:space="preserve">   </w:t>
            </w:r>
            <w:r w:rsidR="00460AD2">
              <w:rPr>
                <w:rFonts w:ascii="Times New Roman" w:hAnsi="Times New Roman"/>
              </w:rPr>
              <w:t xml:space="preserve">                     Приказ №165</w:t>
            </w:r>
            <w:proofErr w:type="gramStart"/>
            <w:r w:rsidRPr="00676E82">
              <w:rPr>
                <w:rFonts w:ascii="Times New Roman" w:hAnsi="Times New Roman"/>
              </w:rPr>
              <w:t xml:space="preserve">  О</w:t>
            </w:r>
            <w:proofErr w:type="gramEnd"/>
            <w:r w:rsidRPr="00676E82">
              <w:rPr>
                <w:rFonts w:ascii="Times New Roman" w:hAnsi="Times New Roman"/>
              </w:rPr>
              <w:t xml:space="preserve">т «31  » </w:t>
            </w:r>
            <w:r w:rsidRPr="00676E82">
              <w:rPr>
                <w:rFonts w:ascii="Times New Roman" w:hAnsi="Times New Roman"/>
                <w:lang w:val="tt-RU"/>
              </w:rPr>
              <w:t xml:space="preserve"> августа  </w:t>
            </w:r>
            <w:r w:rsidR="00460AD2">
              <w:rPr>
                <w:rFonts w:ascii="Times New Roman" w:hAnsi="Times New Roman"/>
              </w:rPr>
              <w:t xml:space="preserve"> 2019</w:t>
            </w:r>
            <w:r w:rsidRPr="00676E82">
              <w:rPr>
                <w:rFonts w:ascii="Times New Roman" w:hAnsi="Times New Roman"/>
              </w:rPr>
              <w:t xml:space="preserve"> г</w:t>
            </w:r>
          </w:p>
        </w:tc>
      </w:tr>
    </w:tbl>
    <w:p w:rsidR="007B7680" w:rsidRPr="00676E82" w:rsidRDefault="007B7680" w:rsidP="007B7680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676E82" w:rsidRPr="00676E82" w:rsidRDefault="00676E82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76E82" w:rsidRPr="00676E82" w:rsidRDefault="00676E82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76E82" w:rsidRPr="00676E82" w:rsidRDefault="00676E82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76E82" w:rsidRPr="00676E82" w:rsidRDefault="00676E82" w:rsidP="00676E82">
      <w:pPr>
        <w:rPr>
          <w:rFonts w:ascii="Times New Roman" w:hAnsi="Times New Roman"/>
        </w:rPr>
      </w:pPr>
      <w:r w:rsidRPr="00676E8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6E82" w:rsidRPr="00676E82" w:rsidRDefault="00676E82" w:rsidP="00676E82">
      <w:pPr>
        <w:jc w:val="center"/>
        <w:rPr>
          <w:rFonts w:ascii="Times New Roman" w:hAnsi="Times New Roman"/>
          <w:b/>
        </w:rPr>
      </w:pPr>
      <w:r w:rsidRPr="00676E82">
        <w:rPr>
          <w:rFonts w:ascii="Times New Roman" w:hAnsi="Times New Roman"/>
          <w:b/>
        </w:rPr>
        <w:t>Рабочая программа</w:t>
      </w:r>
    </w:p>
    <w:p w:rsidR="00676E82" w:rsidRPr="00676E82" w:rsidRDefault="00676E82" w:rsidP="00676E82">
      <w:pPr>
        <w:rPr>
          <w:rFonts w:ascii="Times New Roman" w:hAnsi="Times New Roman"/>
          <w:b/>
        </w:rPr>
      </w:pPr>
    </w:p>
    <w:p w:rsidR="00676E82" w:rsidRPr="00676E82" w:rsidRDefault="00676E82" w:rsidP="00676E82">
      <w:pPr>
        <w:rPr>
          <w:rFonts w:ascii="Times New Roman" w:hAnsi="Times New Roman"/>
        </w:rPr>
      </w:pPr>
      <w:r w:rsidRPr="00676E82">
        <w:rPr>
          <w:rFonts w:ascii="Times New Roman" w:hAnsi="Times New Roman"/>
        </w:rPr>
        <w:t xml:space="preserve">                                                                                     учебного предмета по математике в</w:t>
      </w:r>
      <w:r w:rsidR="006726A0">
        <w:rPr>
          <w:rFonts w:ascii="Times New Roman" w:hAnsi="Times New Roman"/>
        </w:rPr>
        <w:t xml:space="preserve"> </w:t>
      </w:r>
      <w:r w:rsidR="00786F23">
        <w:rPr>
          <w:rFonts w:ascii="Times New Roman" w:hAnsi="Times New Roman"/>
        </w:rPr>
        <w:t>5</w:t>
      </w:r>
      <w:r w:rsidR="006726A0">
        <w:rPr>
          <w:rFonts w:ascii="Times New Roman" w:hAnsi="Times New Roman"/>
        </w:rPr>
        <w:t>а</w:t>
      </w:r>
      <w:r w:rsidRPr="00676E82">
        <w:rPr>
          <w:rFonts w:ascii="Times New Roman" w:hAnsi="Times New Roman"/>
        </w:rPr>
        <w:t xml:space="preserve"> классе</w:t>
      </w:r>
    </w:p>
    <w:p w:rsidR="004B528A" w:rsidRDefault="00676E82" w:rsidP="004B528A">
      <w:pPr>
        <w:jc w:val="center"/>
        <w:rPr>
          <w:rFonts w:ascii="Times New Roman" w:hAnsi="Times New Roman"/>
        </w:rPr>
      </w:pPr>
      <w:r w:rsidRPr="00676E82">
        <w:rPr>
          <w:rFonts w:ascii="Times New Roman" w:hAnsi="Times New Roman"/>
        </w:rPr>
        <w:t xml:space="preserve">учителя математики </w:t>
      </w:r>
      <w:r w:rsidR="004B528A">
        <w:rPr>
          <w:rFonts w:ascii="Times New Roman" w:hAnsi="Times New Roman"/>
        </w:rPr>
        <w:t xml:space="preserve"> </w:t>
      </w:r>
    </w:p>
    <w:p w:rsidR="00676E82" w:rsidRPr="00676E82" w:rsidRDefault="00676E82" w:rsidP="004B528A">
      <w:pPr>
        <w:jc w:val="center"/>
        <w:rPr>
          <w:rFonts w:ascii="Times New Roman" w:hAnsi="Times New Roman"/>
        </w:rPr>
      </w:pPr>
      <w:r w:rsidRPr="00676E82">
        <w:rPr>
          <w:rFonts w:ascii="Times New Roman" w:hAnsi="Times New Roman"/>
        </w:rPr>
        <w:t>МБОУ «Основная общеобразовательная школа №6»</w:t>
      </w:r>
    </w:p>
    <w:p w:rsidR="00676E82" w:rsidRPr="00676E82" w:rsidRDefault="00460AD2" w:rsidP="004B528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Петровой Анны Сергеевны</w:t>
      </w:r>
    </w:p>
    <w:p w:rsidR="00676E82" w:rsidRPr="00676E82" w:rsidRDefault="00676E82" w:rsidP="00676E82">
      <w:pPr>
        <w:jc w:val="center"/>
        <w:rPr>
          <w:rFonts w:ascii="Times New Roman" w:hAnsi="Times New Roman"/>
        </w:rPr>
      </w:pPr>
    </w:p>
    <w:p w:rsidR="00676E82" w:rsidRPr="00676E82" w:rsidRDefault="00676E82" w:rsidP="00676E82">
      <w:pPr>
        <w:jc w:val="right"/>
        <w:rPr>
          <w:rFonts w:ascii="Times New Roman" w:hAnsi="Times New Roman"/>
        </w:rPr>
      </w:pPr>
    </w:p>
    <w:p w:rsidR="00676E82" w:rsidRPr="00676E82" w:rsidRDefault="00676E82" w:rsidP="00676E82">
      <w:pPr>
        <w:jc w:val="right"/>
        <w:rPr>
          <w:rFonts w:ascii="Times New Roman" w:hAnsi="Times New Roman"/>
        </w:rPr>
      </w:pPr>
      <w:proofErr w:type="gramStart"/>
      <w:r w:rsidRPr="00676E82">
        <w:rPr>
          <w:rFonts w:ascii="Times New Roman" w:hAnsi="Times New Roman"/>
        </w:rPr>
        <w:t>Принята</w:t>
      </w:r>
      <w:proofErr w:type="gramEnd"/>
      <w:r w:rsidRPr="00676E82">
        <w:rPr>
          <w:rFonts w:ascii="Times New Roman" w:hAnsi="Times New Roman"/>
        </w:rPr>
        <w:t xml:space="preserve"> на заседании педсовета</w:t>
      </w:r>
    </w:p>
    <w:p w:rsidR="00676E82" w:rsidRPr="00676E82" w:rsidRDefault="00460AD2" w:rsidP="00676E8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протокол №1 от 31 августа 2019</w:t>
      </w:r>
      <w:r w:rsidR="00676E82" w:rsidRPr="00676E82">
        <w:rPr>
          <w:rFonts w:ascii="Times New Roman" w:hAnsi="Times New Roman"/>
        </w:rPr>
        <w:t>г</w:t>
      </w:r>
      <w:r w:rsidR="00E87DAF">
        <w:rPr>
          <w:rFonts w:ascii="Times New Roman" w:hAnsi="Times New Roman"/>
        </w:rPr>
        <w:t>.</w:t>
      </w:r>
    </w:p>
    <w:p w:rsidR="00676E82" w:rsidRPr="00676E82" w:rsidRDefault="00460AD2" w:rsidP="00676E8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2019-2020</w:t>
      </w:r>
      <w:r w:rsidR="00676E82" w:rsidRPr="00676E82">
        <w:rPr>
          <w:rFonts w:ascii="Times New Roman" w:hAnsi="Times New Roman"/>
        </w:rPr>
        <w:t xml:space="preserve"> учебный год</w:t>
      </w:r>
    </w:p>
    <w:p w:rsidR="00676E82" w:rsidRPr="00676E82" w:rsidRDefault="00676E82" w:rsidP="00676E8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</w:p>
    <w:p w:rsidR="00967622" w:rsidRPr="00676E82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676E82">
        <w:rPr>
          <w:rFonts w:ascii="Times New Roman" w:eastAsia="Times New Roman" w:hAnsi="Times New Roman"/>
          <w:b/>
          <w:bCs/>
          <w:color w:val="000000"/>
        </w:rPr>
        <w:t>Пояснительная записка</w:t>
      </w:r>
    </w:p>
    <w:p w:rsidR="005D1B6D" w:rsidRPr="00676E82" w:rsidRDefault="005D1B6D" w:rsidP="005D1B6D">
      <w:pPr>
        <w:pStyle w:val="af7"/>
        <w:ind w:left="1260"/>
        <w:rPr>
          <w:rFonts w:eastAsia="Calibri"/>
          <w:sz w:val="22"/>
          <w:szCs w:val="22"/>
        </w:rPr>
      </w:pPr>
    </w:p>
    <w:p w:rsidR="007C66A8" w:rsidRPr="00676E82" w:rsidRDefault="00967622" w:rsidP="00E2401D">
      <w:pPr>
        <w:spacing w:after="0" w:line="240" w:lineRule="auto"/>
        <w:outlineLvl w:val="0"/>
        <w:rPr>
          <w:rFonts w:ascii="Times New Roman" w:hAnsi="Times New Roman"/>
          <w:bCs/>
          <w:color w:val="000000"/>
          <w:kern w:val="28"/>
          <w:lang w:eastAsia="ru-RU"/>
        </w:rPr>
      </w:pPr>
      <w:r w:rsidRPr="00676E82">
        <w:rPr>
          <w:rFonts w:ascii="Times New Roman" w:hAnsi="Times New Roman"/>
          <w:bCs/>
          <w:color w:val="000000"/>
          <w:kern w:val="28"/>
          <w:lang w:eastAsia="ru-RU"/>
        </w:rPr>
        <w:t xml:space="preserve">Данная рабочая программа ориентирована на использование учебника Н.Я. </w:t>
      </w:r>
      <w:proofErr w:type="spellStart"/>
      <w:r w:rsidRPr="00676E82">
        <w:rPr>
          <w:rFonts w:ascii="Times New Roman" w:hAnsi="Times New Roman"/>
          <w:bCs/>
          <w:color w:val="000000"/>
          <w:kern w:val="28"/>
          <w:lang w:eastAsia="ru-RU"/>
        </w:rPr>
        <w:t>Виленкина</w:t>
      </w:r>
      <w:proofErr w:type="spellEnd"/>
      <w:r w:rsidRPr="00676E82">
        <w:rPr>
          <w:rFonts w:ascii="Times New Roman" w:hAnsi="Times New Roman"/>
          <w:bCs/>
          <w:color w:val="000000"/>
          <w:kern w:val="28"/>
          <w:lang w:eastAsia="ru-RU"/>
        </w:rPr>
        <w:t xml:space="preserve">, В.И. Жохова, А.С. </w:t>
      </w:r>
      <w:proofErr w:type="spellStart"/>
      <w:r w:rsidRPr="00676E82">
        <w:rPr>
          <w:rFonts w:ascii="Times New Roman" w:hAnsi="Times New Roman"/>
          <w:bCs/>
          <w:color w:val="000000"/>
          <w:kern w:val="28"/>
          <w:lang w:eastAsia="ru-RU"/>
        </w:rPr>
        <w:t>Чеснокова</w:t>
      </w:r>
      <w:proofErr w:type="spellEnd"/>
      <w:r w:rsidRPr="00676E82">
        <w:rPr>
          <w:rFonts w:ascii="Times New Roman" w:hAnsi="Times New Roman"/>
          <w:bCs/>
          <w:color w:val="000000"/>
          <w:kern w:val="28"/>
          <w:lang w:eastAsia="ru-RU"/>
        </w:rPr>
        <w:t xml:space="preserve">, С.И. </w:t>
      </w:r>
      <w:proofErr w:type="spellStart"/>
      <w:r w:rsidRPr="00676E82">
        <w:rPr>
          <w:rFonts w:ascii="Times New Roman" w:hAnsi="Times New Roman"/>
          <w:bCs/>
          <w:color w:val="000000"/>
          <w:kern w:val="28"/>
          <w:lang w:eastAsia="ru-RU"/>
        </w:rPr>
        <w:t>Шварцбурда</w:t>
      </w:r>
      <w:proofErr w:type="spellEnd"/>
      <w:r w:rsidRPr="00676E82">
        <w:rPr>
          <w:rFonts w:ascii="Times New Roman" w:hAnsi="Times New Roman"/>
          <w:bCs/>
          <w:color w:val="000000"/>
          <w:kern w:val="28"/>
          <w:lang w:eastAsia="ru-RU"/>
        </w:rPr>
        <w:t xml:space="preserve"> (М.: Мнемозина).</w:t>
      </w:r>
    </w:p>
    <w:p w:rsidR="00967622" w:rsidRPr="00676E82" w:rsidRDefault="00A62BFA" w:rsidP="00967622">
      <w:pPr>
        <w:spacing w:after="0" w:line="360" w:lineRule="auto"/>
        <w:jc w:val="center"/>
        <w:textAlignment w:val="baseline"/>
        <w:rPr>
          <w:rFonts w:ascii="Times New Roman" w:hAnsi="Times New Roman"/>
          <w:b/>
          <w:lang w:eastAsia="ru-RU"/>
        </w:rPr>
      </w:pPr>
      <w:r w:rsidRPr="00676E82">
        <w:rPr>
          <w:rFonts w:ascii="Times New Roman" w:hAnsi="Times New Roman"/>
          <w:lang w:eastAsia="ru-RU"/>
        </w:rPr>
        <w:t>  </w:t>
      </w:r>
      <w:r w:rsidRPr="00676E82">
        <w:rPr>
          <w:rFonts w:ascii="Times New Roman" w:hAnsi="Times New Roman"/>
          <w:b/>
          <w:lang w:eastAsia="ru-RU"/>
        </w:rPr>
        <w:t>Место учебного предмета в учебном плане.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В соответствии с п. 2. ст. 32 Закона РФ «Об образовании» в компетенцию образовательного учреждения входит разработка и утверждение рабочих программ учебных курсов и дисциплин.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 xml:space="preserve">В данном пособии представлена рабочая программа по математике к учебно-методическому комплекту Н.Я. </w:t>
      </w:r>
      <w:proofErr w:type="spellStart"/>
      <w:r w:rsidRPr="00676E82">
        <w:rPr>
          <w:rFonts w:ascii="Times New Roman" w:eastAsia="Times New Roman" w:hAnsi="Times New Roman"/>
          <w:color w:val="000000"/>
        </w:rPr>
        <w:t>Виленкина</w:t>
      </w:r>
      <w:proofErr w:type="spellEnd"/>
      <w:r w:rsidRPr="00676E82">
        <w:rPr>
          <w:rFonts w:ascii="Times New Roman" w:eastAsia="Times New Roman" w:hAnsi="Times New Roman"/>
          <w:color w:val="000000"/>
        </w:rPr>
        <w:t xml:space="preserve">, В.И. Жохова, А.С. </w:t>
      </w:r>
      <w:proofErr w:type="spellStart"/>
      <w:r w:rsidRPr="00676E82">
        <w:rPr>
          <w:rFonts w:ascii="Times New Roman" w:eastAsia="Times New Roman" w:hAnsi="Times New Roman"/>
          <w:color w:val="000000"/>
        </w:rPr>
        <w:t>Чеснокова</w:t>
      </w:r>
      <w:proofErr w:type="spellEnd"/>
      <w:r w:rsidRPr="00676E82">
        <w:rPr>
          <w:rFonts w:ascii="Times New Roman" w:eastAsia="Times New Roman" w:hAnsi="Times New Roman"/>
          <w:color w:val="000000"/>
        </w:rPr>
        <w:t xml:space="preserve">, С.И. </w:t>
      </w:r>
      <w:proofErr w:type="spellStart"/>
      <w:r w:rsidRPr="00676E82">
        <w:rPr>
          <w:rFonts w:ascii="Times New Roman" w:eastAsia="Times New Roman" w:hAnsi="Times New Roman"/>
          <w:color w:val="000000"/>
        </w:rPr>
        <w:t>Шварцбурда</w:t>
      </w:r>
      <w:proofErr w:type="spellEnd"/>
      <w:r w:rsidRPr="00676E82">
        <w:rPr>
          <w:rFonts w:ascii="Times New Roman" w:eastAsia="Times New Roman" w:hAnsi="Times New Roman"/>
          <w:color w:val="000000"/>
        </w:rPr>
        <w:t xml:space="preserve"> (М.: Мнемозина).</w:t>
      </w:r>
    </w:p>
    <w:p w:rsidR="004F0CAA" w:rsidRPr="00676E82" w:rsidRDefault="00967622" w:rsidP="00FE7F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Рабочая программа составлена на основе 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(Математика. 5—9 классы М.: Просвещение). Она полностью отражает базовый уровень подготовки школьников. Программа конкретизирует содержание тем образовательного стандарта и дает примерное распределение учебных часов по разделам курса. Примерное распределение учебных часов по разделам программ и календарно-тематическое планирование соответствуют методическим рекомендациям авторов учебно-методических комплектов.</w:t>
      </w:r>
      <w:r w:rsidR="00FE7F6E" w:rsidRPr="00676E82">
        <w:rPr>
          <w:rFonts w:ascii="Times New Roman" w:eastAsia="Times New Roman" w:hAnsi="Times New Roman"/>
          <w:color w:val="000000"/>
        </w:rPr>
        <w:t xml:space="preserve"> </w:t>
      </w:r>
    </w:p>
    <w:p w:rsidR="00FE7F6E" w:rsidRPr="00676E82" w:rsidRDefault="00FE7F6E" w:rsidP="00FE7F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lang w:eastAsia="ar-SA"/>
        </w:rPr>
      </w:pPr>
      <w:r w:rsidRPr="00676E82">
        <w:rPr>
          <w:rFonts w:ascii="Times New Roman" w:eastAsia="Times New Roman" w:hAnsi="Times New Roman"/>
          <w:color w:val="000000"/>
        </w:rPr>
        <w:t xml:space="preserve">На изучение математики в 5 классе отводится 6 ч в неделю, итого 210 ч за учебный год. </w:t>
      </w:r>
      <w:r w:rsidRPr="00676E82">
        <w:rPr>
          <w:rFonts w:ascii="Times New Roman" w:eastAsia="Times New Roman" w:hAnsi="Times New Roman"/>
        </w:rPr>
        <w:t xml:space="preserve">В том числе 16 контрольных работ, включая </w:t>
      </w:r>
      <w:r w:rsidR="0040366E" w:rsidRPr="00676E82">
        <w:rPr>
          <w:rFonts w:ascii="Times New Roman" w:eastAsia="Times New Roman" w:hAnsi="Times New Roman"/>
        </w:rPr>
        <w:t xml:space="preserve">промежуточную аттестационную </w:t>
      </w:r>
      <w:r w:rsidRPr="00676E82">
        <w:rPr>
          <w:rFonts w:ascii="Times New Roman" w:eastAsia="Times New Roman" w:hAnsi="Times New Roman"/>
        </w:rPr>
        <w:t>контрольную работу. Уровень обучения – базовый.</w:t>
      </w:r>
      <w:r w:rsidRPr="00676E82">
        <w:rPr>
          <w:rFonts w:ascii="Times New Roman" w:eastAsia="Times New Roman" w:hAnsi="Times New Roman"/>
          <w:kern w:val="2"/>
          <w:lang w:eastAsia="ar-SA"/>
        </w:rPr>
        <w:t xml:space="preserve"> Из них один час в неделю (35 часов в год)  </w:t>
      </w:r>
      <w:r w:rsidR="000D3187" w:rsidRPr="00676E82">
        <w:rPr>
          <w:rFonts w:ascii="Times New Roman" w:eastAsia="Times New Roman" w:hAnsi="Times New Roman"/>
          <w:kern w:val="2"/>
          <w:lang w:eastAsia="ar-SA"/>
        </w:rPr>
        <w:t xml:space="preserve">на расширение </w:t>
      </w:r>
      <w:r w:rsidRPr="00676E82">
        <w:rPr>
          <w:rFonts w:ascii="Times New Roman" w:eastAsia="Times New Roman" w:hAnsi="Times New Roman"/>
          <w:kern w:val="2"/>
          <w:lang w:eastAsia="ar-SA"/>
        </w:rPr>
        <w:t>из школьного компонента отводится на изучение курса по математике «Решение нестандартных задач. Решение ло</w:t>
      </w:r>
      <w:r w:rsidR="000D3187" w:rsidRPr="00676E82">
        <w:rPr>
          <w:rFonts w:ascii="Times New Roman" w:eastAsia="Times New Roman" w:hAnsi="Times New Roman"/>
          <w:kern w:val="2"/>
          <w:lang w:eastAsia="ar-SA"/>
        </w:rPr>
        <w:t>гических и комбинаторных задач.</w:t>
      </w:r>
      <w:r w:rsidRPr="00676E82">
        <w:rPr>
          <w:rFonts w:ascii="Times New Roman" w:eastAsia="Times New Roman" w:hAnsi="Times New Roman"/>
          <w:kern w:val="2"/>
          <w:lang w:eastAsia="ar-SA"/>
        </w:rPr>
        <w:t>»,</w:t>
      </w:r>
      <w:r w:rsidR="000D3187" w:rsidRPr="00676E82">
        <w:rPr>
          <w:rFonts w:ascii="Times New Roman" w:eastAsia="Times New Roman" w:hAnsi="Times New Roman"/>
          <w:kern w:val="2"/>
          <w:lang w:eastAsia="ar-SA"/>
        </w:rPr>
        <w:t xml:space="preserve"> </w:t>
      </w:r>
      <w:proofErr w:type="gramStart"/>
      <w:r w:rsidRPr="00676E82">
        <w:rPr>
          <w:rFonts w:ascii="Times New Roman" w:eastAsia="Times New Roman" w:hAnsi="Times New Roman"/>
          <w:kern w:val="2"/>
          <w:lang w:eastAsia="ar-SA"/>
        </w:rPr>
        <w:t>который</w:t>
      </w:r>
      <w:proofErr w:type="gramEnd"/>
      <w:r w:rsidRPr="00676E82">
        <w:rPr>
          <w:rFonts w:ascii="Times New Roman" w:eastAsia="Times New Roman" w:hAnsi="Times New Roman"/>
          <w:kern w:val="2"/>
          <w:lang w:eastAsia="ar-SA"/>
        </w:rPr>
        <w:t xml:space="preserve"> направлен на </w:t>
      </w:r>
      <w:r w:rsidR="000D3187" w:rsidRPr="00676E82">
        <w:rPr>
          <w:rFonts w:ascii="Times New Roman" w:eastAsia="Times New Roman" w:hAnsi="Times New Roman"/>
          <w:kern w:val="2"/>
          <w:lang w:eastAsia="ar-SA"/>
        </w:rPr>
        <w:t>повышение уровня мат</w:t>
      </w:r>
      <w:r w:rsidR="00AE4114" w:rsidRPr="00676E82">
        <w:rPr>
          <w:rFonts w:ascii="Times New Roman" w:eastAsia="Times New Roman" w:hAnsi="Times New Roman"/>
          <w:kern w:val="2"/>
          <w:lang w:eastAsia="ar-SA"/>
        </w:rPr>
        <w:t xml:space="preserve">ематической подготовки учащихся, </w:t>
      </w:r>
      <w:r w:rsidRPr="00676E82">
        <w:rPr>
          <w:rFonts w:ascii="Times New Roman" w:eastAsia="Times New Roman" w:hAnsi="Times New Roman"/>
          <w:kern w:val="2"/>
          <w:lang w:eastAsia="ar-SA"/>
        </w:rPr>
        <w:t>отработку вычислительных навыков и умений.</w:t>
      </w:r>
      <w:r w:rsidR="000D3187" w:rsidRPr="00676E82">
        <w:rPr>
          <w:rFonts w:ascii="Times New Roman" w:eastAsia="Times New Roman" w:hAnsi="Times New Roman"/>
          <w:kern w:val="2"/>
          <w:lang w:eastAsia="ar-SA"/>
        </w:rPr>
        <w:t xml:space="preserve"> Расширение содержания математического образования в этом случае дает возможность существенно обогатить кру</w:t>
      </w:r>
      <w:r w:rsidR="00AE4114" w:rsidRPr="00676E82">
        <w:rPr>
          <w:rFonts w:ascii="Times New Roman" w:eastAsia="Times New Roman" w:hAnsi="Times New Roman"/>
          <w:kern w:val="2"/>
          <w:lang w:eastAsia="ar-SA"/>
        </w:rPr>
        <w:t>г решаемых математических задач, способствуют развитию математического кругозора, математических способностей.</w:t>
      </w:r>
      <w:r w:rsidR="000D3187" w:rsidRPr="00676E82">
        <w:rPr>
          <w:rFonts w:ascii="Times New Roman" w:eastAsia="Times New Roman" w:hAnsi="Times New Roman"/>
          <w:kern w:val="2"/>
          <w:lang w:eastAsia="ar-SA"/>
        </w:rPr>
        <w:t xml:space="preserve"> Дополнительные задания в тематическом планировании даны  со звездочками.</w:t>
      </w:r>
      <w:r w:rsidRPr="00676E82">
        <w:rPr>
          <w:rFonts w:ascii="Times New Roman" w:eastAsia="Times New Roman" w:hAnsi="Times New Roman"/>
          <w:kern w:val="2"/>
          <w:lang w:eastAsia="ar-SA"/>
        </w:rPr>
        <w:t xml:space="preserve"> Изучение математики в 5 классе заканчивается итоговой контрольной работой в письменной форме. Контроль осуществляется в виде самостоятельных работ, тестов, математических диктантов по теме урока, контрольных работ по разделам учебника. На  контрольные работы отводится 16 часов. Региональный компонент будет реализован в темах  «Решение текстовых задач», «Решение задач на проценты».</w:t>
      </w:r>
    </w:p>
    <w:p w:rsidR="00A62BFA" w:rsidRPr="00676E82" w:rsidRDefault="00A62BFA" w:rsidP="00A62BFA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Отбор материала обучения осуществляется на основе следующих дидактических принципов: систематизации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возраста; создание условий для понимания и осознания воспринимаемого материла.</w:t>
      </w:r>
    </w:p>
    <w:p w:rsidR="00A62BFA" w:rsidRPr="00676E82" w:rsidRDefault="00A62BFA" w:rsidP="00A62B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676E82">
        <w:rPr>
          <w:rFonts w:ascii="Times New Roman" w:hAnsi="Times New Roman"/>
        </w:rPr>
        <w:t>В соответствии с требованиями Федерального государственного образовательного стандарта основного общего образования предмет «Математика» изучается с 5-го по 9-й класс в виде следующих учебных курсов: 5–6 класс – «Математика», 7–9 класс – «Алгебра» и «Геометрия». Общее количество уроков в неделю с 5 по 9 класс составляет 945 часов (5–6 класс – по 6 часов в неделю, 7–9 класс – алгебра по 3 часа в неделю, геометрия – по 2 часа в неделю.)  Количество часов в 5 классе- 210, по 6 часов в неделю. Предмет «Математика» в 5 классе включает арифметический материал, элементы алгебры и геометрии, а также элементы вероятностно-статистической линии.</w:t>
      </w:r>
    </w:p>
    <w:p w:rsidR="00A62BFA" w:rsidRPr="00676E82" w:rsidRDefault="00A62BFA" w:rsidP="00FE7F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lang w:eastAsia="ar-SA"/>
        </w:rPr>
      </w:pPr>
    </w:p>
    <w:p w:rsidR="00967622" w:rsidRPr="00676E82" w:rsidRDefault="00967622" w:rsidP="00967622">
      <w:pPr>
        <w:spacing w:after="0" w:line="240" w:lineRule="auto"/>
        <w:outlineLvl w:val="0"/>
        <w:rPr>
          <w:rFonts w:ascii="Times New Roman" w:hAnsi="Times New Roman"/>
          <w:bCs/>
          <w:color w:val="000000"/>
          <w:kern w:val="28"/>
          <w:lang w:eastAsia="ru-RU"/>
        </w:rPr>
      </w:pPr>
    </w:p>
    <w:p w:rsidR="00E87DAF" w:rsidRDefault="00E87DAF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:rsidR="00E87DAF" w:rsidRDefault="00E87DAF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:rsidR="00967622" w:rsidRPr="00676E82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  <w:bCs/>
        </w:rPr>
        <w:lastRenderedPageBreak/>
        <w:t>Структура программы</w:t>
      </w:r>
    </w:p>
    <w:p w:rsidR="00967622" w:rsidRPr="00676E82" w:rsidRDefault="00967622" w:rsidP="00967622">
      <w:pPr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 Программа основного общего образования по математике содержит следую</w:t>
      </w:r>
      <w:r w:rsidRPr="00676E82">
        <w:rPr>
          <w:rFonts w:ascii="Times New Roman" w:eastAsia="Times New Roman" w:hAnsi="Times New Roman"/>
        </w:rPr>
        <w:softHyphen/>
        <w:t>щие разделы:</w:t>
      </w:r>
      <w:r w:rsidRPr="00676E82">
        <w:rPr>
          <w:rFonts w:ascii="Times New Roman" w:eastAsia="Times New Roman" w:hAnsi="Times New Roman"/>
        </w:rPr>
        <w:br/>
      </w:r>
      <w:r w:rsidRPr="00676E82">
        <w:rPr>
          <w:rFonts w:ascii="Times New Roman" w:eastAsia="Times New Roman" w:hAnsi="Times New Roman"/>
          <w:b/>
        </w:rPr>
        <w:t>-</w:t>
      </w:r>
      <w:r w:rsidRPr="00676E82">
        <w:rPr>
          <w:rFonts w:ascii="Times New Roman" w:eastAsia="Times New Roman" w:hAnsi="Times New Roman"/>
        </w:rPr>
        <w:t xml:space="preserve"> пояснительную записку, в которой определяются цели обучения матема</w:t>
      </w:r>
      <w:r w:rsidRPr="00676E82">
        <w:rPr>
          <w:rFonts w:ascii="Times New Roman" w:eastAsia="Times New Roman" w:hAnsi="Times New Roman"/>
        </w:rPr>
        <w:softHyphen/>
        <w:t>тике в основной школе, раскрываются особенности содержания математиче</w:t>
      </w:r>
      <w:r w:rsidRPr="00676E82">
        <w:rPr>
          <w:rFonts w:ascii="Times New Roman" w:eastAsia="Times New Roman" w:hAnsi="Times New Roman"/>
        </w:rPr>
        <w:softHyphen/>
        <w:t>ского образования на этой сту</w:t>
      </w:r>
      <w:r w:rsidRPr="00676E82">
        <w:rPr>
          <w:rFonts w:ascii="Times New Roman" w:eastAsia="Times New Roman" w:hAnsi="Times New Roman"/>
        </w:rPr>
        <w:softHyphen/>
        <w:t>пени,</w:t>
      </w:r>
      <w:r w:rsidRPr="00676E82">
        <w:rPr>
          <w:rFonts w:ascii="Times New Roman" w:eastAsia="Times New Roman" w:hAnsi="Times New Roman"/>
          <w:b/>
        </w:rPr>
        <w:t xml:space="preserve"> - </w:t>
      </w:r>
      <w:r w:rsidRPr="00676E82">
        <w:rPr>
          <w:rFonts w:ascii="Times New Roman" w:eastAsia="Times New Roman" w:hAnsi="Times New Roman"/>
        </w:rPr>
        <w:t>содержание курса, включающее перечень основного изучаемого материала, распределен</w:t>
      </w:r>
      <w:r w:rsidRPr="00676E82">
        <w:rPr>
          <w:rFonts w:ascii="Times New Roman" w:eastAsia="Times New Roman" w:hAnsi="Times New Roman"/>
        </w:rPr>
        <w:softHyphen/>
        <w:t>ного по содержательным разделам с указанием примерного числа часов на изуче</w:t>
      </w:r>
      <w:r w:rsidRPr="00676E82">
        <w:rPr>
          <w:rFonts w:ascii="Times New Roman" w:eastAsia="Times New Roman" w:hAnsi="Times New Roman"/>
        </w:rPr>
        <w:softHyphen/>
        <w:t>ние соответствующего материала;</w:t>
      </w:r>
    </w:p>
    <w:p w:rsidR="00967622" w:rsidRPr="00676E82" w:rsidRDefault="00967622" w:rsidP="005D1B6D">
      <w:pPr>
        <w:spacing w:after="0" w:line="240" w:lineRule="auto"/>
        <w:ind w:firstLine="567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</w:rPr>
        <w:t>-</w:t>
      </w:r>
      <w:r w:rsidRPr="00676E82">
        <w:rPr>
          <w:rFonts w:ascii="Times New Roman" w:eastAsia="Times New Roman" w:hAnsi="Times New Roman"/>
        </w:rPr>
        <w:t>тематическое планирование  с описанием видов учебной деятельности уча</w:t>
      </w:r>
      <w:r w:rsidRPr="00676E82">
        <w:rPr>
          <w:rFonts w:ascii="Times New Roman" w:eastAsia="Times New Roman" w:hAnsi="Times New Roman"/>
        </w:rPr>
        <w:softHyphen/>
        <w:t>щихся 5–9 классов и указанием примерного числа часов на изучение соответст</w:t>
      </w:r>
      <w:r w:rsidRPr="00676E82">
        <w:rPr>
          <w:rFonts w:ascii="Times New Roman" w:eastAsia="Times New Roman" w:hAnsi="Times New Roman"/>
        </w:rPr>
        <w:softHyphen/>
        <w:t>вующего материала;</w:t>
      </w:r>
      <w:r w:rsidRPr="00676E82">
        <w:rPr>
          <w:rFonts w:ascii="Times New Roman" w:eastAsia="Times New Roman" w:hAnsi="Times New Roman"/>
        </w:rPr>
        <w:br/>
      </w:r>
      <w:r w:rsidRPr="00676E82">
        <w:rPr>
          <w:rFonts w:ascii="Times New Roman" w:eastAsia="Times New Roman" w:hAnsi="Times New Roman"/>
          <w:b/>
        </w:rPr>
        <w:t>-</w:t>
      </w:r>
      <w:r w:rsidRPr="00676E82">
        <w:rPr>
          <w:rFonts w:ascii="Times New Roman" w:eastAsia="Times New Roman" w:hAnsi="Times New Roman"/>
        </w:rPr>
        <w:t> рекомендации по оснащению учебного процесса;</w:t>
      </w:r>
    </w:p>
    <w:p w:rsidR="00967622" w:rsidRPr="00676E82" w:rsidRDefault="00967622" w:rsidP="00967622">
      <w:pPr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</w:rPr>
        <w:t xml:space="preserve">- </w:t>
      </w:r>
      <w:r w:rsidRPr="00676E82">
        <w:rPr>
          <w:rFonts w:ascii="Times New Roman" w:eastAsia="Times New Roman" w:hAnsi="Times New Roman"/>
        </w:rPr>
        <w:t>планируемые  результаты.</w:t>
      </w:r>
    </w:p>
    <w:p w:rsidR="00967622" w:rsidRPr="00676E82" w:rsidRDefault="00967622" w:rsidP="00967622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 w:rsidRPr="00676E82">
        <w:rPr>
          <w:rFonts w:ascii="Times New Roman" w:eastAsia="Times New Roman" w:hAnsi="Times New Roman"/>
          <w:b/>
          <w:lang w:eastAsia="ru-RU"/>
        </w:rPr>
        <w:t xml:space="preserve">- </w:t>
      </w:r>
      <w:r w:rsidRPr="00676E82">
        <w:rPr>
          <w:rFonts w:ascii="Times New Roman" w:eastAsia="Times New Roman" w:hAnsi="Times New Roman"/>
          <w:lang w:eastAsia="ru-RU"/>
        </w:rPr>
        <w:t xml:space="preserve">критерии оценивания </w:t>
      </w:r>
      <w:r w:rsidRPr="00676E82">
        <w:rPr>
          <w:rFonts w:ascii="Times New Roman" w:hAnsi="Times New Roman"/>
          <w:lang w:eastAsia="ru-RU"/>
        </w:rPr>
        <w:t>Математическое образование является обязательной и не</w:t>
      </w:r>
      <w:r w:rsidRPr="00676E82">
        <w:rPr>
          <w:rFonts w:ascii="Times New Roman" w:hAnsi="Times New Roman"/>
          <w:lang w:eastAsia="ru-RU"/>
        </w:rPr>
        <w:softHyphen/>
        <w:t>отъемлемой ча</w:t>
      </w:r>
      <w:r w:rsidRPr="00676E82">
        <w:rPr>
          <w:rFonts w:ascii="Times New Roman" w:hAnsi="Times New Roman"/>
          <w:lang w:eastAsia="ru-RU"/>
        </w:rPr>
        <w:softHyphen/>
        <w:t>стью общего образова</w:t>
      </w:r>
      <w:r w:rsidRPr="00676E82">
        <w:rPr>
          <w:rFonts w:ascii="Times New Roman" w:hAnsi="Times New Roman"/>
          <w:lang w:eastAsia="ru-RU"/>
        </w:rPr>
        <w:softHyphen/>
        <w:t xml:space="preserve">ния на всех ступенях школы. Обучение математике в основной школе направлено на достижение следующих </w:t>
      </w:r>
      <w:r w:rsidRPr="00676E82">
        <w:rPr>
          <w:rFonts w:ascii="Times New Roman" w:hAnsi="Times New Roman"/>
          <w:i/>
          <w:iCs/>
          <w:lang w:eastAsia="ru-RU"/>
        </w:rPr>
        <w:t>целей:</w:t>
      </w:r>
    </w:p>
    <w:p w:rsidR="006672E1" w:rsidRPr="00676E82" w:rsidRDefault="006672E1" w:rsidP="00967622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hAnsi="Times New Roman"/>
          <w:i/>
          <w:iCs/>
          <w:lang w:eastAsia="ru-RU"/>
        </w:rPr>
      </w:pPr>
    </w:p>
    <w:p w:rsidR="00967622" w:rsidRPr="00676E82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b/>
          <w:i/>
          <w:iCs/>
          <w:lang w:eastAsia="ru-RU"/>
        </w:rPr>
      </w:pPr>
      <w:r w:rsidRPr="00676E82">
        <w:rPr>
          <w:rFonts w:ascii="Times New Roman" w:hAnsi="Times New Roman"/>
          <w:b/>
          <w:lang w:val="en-US" w:eastAsia="ru-RU"/>
        </w:rPr>
        <w:t>I</w:t>
      </w:r>
      <w:r w:rsidRPr="00676E82">
        <w:rPr>
          <w:rFonts w:ascii="Times New Roman" w:hAnsi="Times New Roman"/>
          <w:b/>
          <w:lang w:eastAsia="ru-RU"/>
        </w:rPr>
        <w:tab/>
      </w:r>
      <w:r w:rsidRPr="00676E82">
        <w:rPr>
          <w:rFonts w:ascii="Times New Roman" w:hAnsi="Times New Roman"/>
          <w:b/>
          <w:i/>
          <w:lang w:eastAsia="ru-RU"/>
        </w:rPr>
        <w:t xml:space="preserve">В </w:t>
      </w:r>
      <w:r w:rsidRPr="00676E82">
        <w:rPr>
          <w:rFonts w:ascii="Times New Roman" w:hAnsi="Times New Roman"/>
          <w:b/>
          <w:i/>
          <w:iCs/>
          <w:lang w:eastAsia="ru-RU"/>
        </w:rPr>
        <w:t>направлении личностного развития: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формирование представлений о математике, как части общечеловече</w:t>
      </w:r>
      <w:r w:rsidRPr="00676E82">
        <w:rPr>
          <w:rFonts w:ascii="Times New Roman" w:hAnsi="Times New Roman"/>
          <w:lang w:eastAsia="ru-RU"/>
        </w:rPr>
        <w:softHyphen/>
        <w:t>ской культуры, о значимости математики в раз</w:t>
      </w:r>
      <w:r w:rsidRPr="00676E82">
        <w:rPr>
          <w:rFonts w:ascii="Times New Roman" w:hAnsi="Times New Roman"/>
          <w:lang w:eastAsia="ru-RU"/>
        </w:rPr>
        <w:softHyphen/>
        <w:t>витии цивилизации и современ</w:t>
      </w:r>
      <w:r w:rsidRPr="00676E82">
        <w:rPr>
          <w:rFonts w:ascii="Times New Roman" w:hAnsi="Times New Roman"/>
          <w:lang w:eastAsia="ru-RU"/>
        </w:rPr>
        <w:softHyphen/>
        <w:t>ного общества;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развитие логического и критического мышления, куль</w:t>
      </w:r>
      <w:r w:rsidRPr="00676E82">
        <w:rPr>
          <w:rFonts w:ascii="Times New Roman" w:hAnsi="Times New Roman"/>
          <w:lang w:eastAsia="ru-RU"/>
        </w:rPr>
        <w:softHyphen/>
        <w:t>туры речи, способно</w:t>
      </w:r>
      <w:r w:rsidRPr="00676E82">
        <w:rPr>
          <w:rFonts w:ascii="Times New Roman" w:hAnsi="Times New Roman"/>
          <w:lang w:eastAsia="ru-RU"/>
        </w:rPr>
        <w:softHyphen/>
        <w:t>сти к умствен</w:t>
      </w:r>
      <w:r w:rsidRPr="00676E82">
        <w:rPr>
          <w:rFonts w:ascii="Times New Roman" w:hAnsi="Times New Roman"/>
          <w:lang w:eastAsia="ru-RU"/>
        </w:rPr>
        <w:softHyphen/>
        <w:t>ному эксперименту;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формирование интеллектуальной честности и объектив</w:t>
      </w:r>
      <w:r w:rsidRPr="00676E82">
        <w:rPr>
          <w:rFonts w:ascii="Times New Roman" w:hAnsi="Times New Roman"/>
          <w:lang w:eastAsia="ru-RU"/>
        </w:rPr>
        <w:softHyphen/>
        <w:t>ности, способно</w:t>
      </w:r>
      <w:r w:rsidRPr="00676E82">
        <w:rPr>
          <w:rFonts w:ascii="Times New Roman" w:hAnsi="Times New Roman"/>
          <w:lang w:eastAsia="ru-RU"/>
        </w:rPr>
        <w:softHyphen/>
        <w:t>сти к преодоле</w:t>
      </w:r>
      <w:r w:rsidRPr="00676E82">
        <w:rPr>
          <w:rFonts w:ascii="Times New Roman" w:hAnsi="Times New Roman"/>
          <w:lang w:eastAsia="ru-RU"/>
        </w:rPr>
        <w:softHyphen/>
        <w:t>нию мыслительных стереоти</w:t>
      </w:r>
      <w:r w:rsidRPr="00676E82">
        <w:rPr>
          <w:rFonts w:ascii="Times New Roman" w:hAnsi="Times New Roman"/>
          <w:lang w:eastAsia="ru-RU"/>
        </w:rPr>
        <w:softHyphen/>
        <w:t>пов, вытекающих из обыденного опыта;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воспитание качеств личности, обеспечивающих соци</w:t>
      </w:r>
      <w:r w:rsidRPr="00676E82">
        <w:rPr>
          <w:rFonts w:ascii="Times New Roman" w:hAnsi="Times New Roman"/>
          <w:lang w:eastAsia="ru-RU"/>
        </w:rPr>
        <w:softHyphen/>
        <w:t>альную мобиль</w:t>
      </w:r>
      <w:r w:rsidRPr="00676E82">
        <w:rPr>
          <w:rFonts w:ascii="Times New Roman" w:hAnsi="Times New Roman"/>
          <w:lang w:eastAsia="ru-RU"/>
        </w:rPr>
        <w:softHyphen/>
        <w:t>ность, способ</w:t>
      </w:r>
      <w:r w:rsidRPr="00676E82">
        <w:rPr>
          <w:rFonts w:ascii="Times New Roman" w:hAnsi="Times New Roman"/>
          <w:lang w:eastAsia="ru-RU"/>
        </w:rPr>
        <w:softHyphen/>
        <w:t>ность принимать самостоятель</w:t>
      </w:r>
      <w:r w:rsidRPr="00676E82">
        <w:rPr>
          <w:rFonts w:ascii="Times New Roman" w:hAnsi="Times New Roman"/>
          <w:lang w:eastAsia="ru-RU"/>
        </w:rPr>
        <w:softHyphen/>
        <w:t>ные решения;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формирование качеств мышления, необходимых для адаптации в современ</w:t>
      </w:r>
      <w:r w:rsidRPr="00676E82">
        <w:rPr>
          <w:rFonts w:ascii="Times New Roman" w:hAnsi="Times New Roman"/>
          <w:lang w:eastAsia="ru-RU"/>
        </w:rPr>
        <w:softHyphen/>
        <w:t>ном информа</w:t>
      </w:r>
      <w:r w:rsidRPr="00676E82">
        <w:rPr>
          <w:rFonts w:ascii="Times New Roman" w:hAnsi="Times New Roman"/>
          <w:lang w:eastAsia="ru-RU"/>
        </w:rPr>
        <w:softHyphen/>
        <w:t>ционном обществе;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развитие интереса к математическому творчеству и ма</w:t>
      </w:r>
      <w:r w:rsidRPr="00676E82">
        <w:rPr>
          <w:rFonts w:ascii="Times New Roman" w:hAnsi="Times New Roman"/>
          <w:lang w:eastAsia="ru-RU"/>
        </w:rPr>
        <w:softHyphen/>
        <w:t>тематических способ</w:t>
      </w:r>
      <w:r w:rsidRPr="00676E82">
        <w:rPr>
          <w:rFonts w:ascii="Times New Roman" w:hAnsi="Times New Roman"/>
          <w:lang w:eastAsia="ru-RU"/>
        </w:rPr>
        <w:softHyphen/>
        <w:t>ностей;</w:t>
      </w:r>
    </w:p>
    <w:p w:rsidR="00967622" w:rsidRPr="00676E82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b/>
          <w:i/>
          <w:iCs/>
          <w:lang w:eastAsia="ru-RU"/>
        </w:rPr>
      </w:pPr>
      <w:r w:rsidRPr="00676E82">
        <w:rPr>
          <w:rFonts w:ascii="Times New Roman" w:hAnsi="Times New Roman"/>
          <w:b/>
          <w:lang w:val="en-US" w:eastAsia="ru-RU"/>
        </w:rPr>
        <w:t xml:space="preserve">II </w:t>
      </w:r>
      <w:r w:rsidRPr="00676E82">
        <w:rPr>
          <w:rFonts w:ascii="Times New Roman" w:hAnsi="Times New Roman"/>
          <w:b/>
          <w:lang w:eastAsia="ru-RU"/>
        </w:rPr>
        <w:tab/>
      </w:r>
      <w:r w:rsidRPr="00676E82">
        <w:rPr>
          <w:rFonts w:ascii="Times New Roman" w:hAnsi="Times New Roman"/>
          <w:b/>
          <w:i/>
          <w:iCs/>
          <w:lang w:eastAsia="ru-RU"/>
        </w:rPr>
        <w:t xml:space="preserve">В </w:t>
      </w:r>
      <w:proofErr w:type="spellStart"/>
      <w:r w:rsidRPr="00676E82">
        <w:rPr>
          <w:rFonts w:ascii="Times New Roman" w:hAnsi="Times New Roman"/>
          <w:b/>
          <w:i/>
          <w:iCs/>
          <w:lang w:eastAsia="ru-RU"/>
        </w:rPr>
        <w:t>метапредметном</w:t>
      </w:r>
      <w:proofErr w:type="spellEnd"/>
      <w:r w:rsidRPr="00676E82">
        <w:rPr>
          <w:rFonts w:ascii="Times New Roman" w:hAnsi="Times New Roman"/>
          <w:b/>
          <w:i/>
          <w:iCs/>
          <w:lang w:eastAsia="ru-RU"/>
        </w:rPr>
        <w:t xml:space="preserve"> направлении: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развитие представлений о математике как форме опи</w:t>
      </w:r>
      <w:r w:rsidRPr="00676E82">
        <w:rPr>
          <w:rFonts w:ascii="Times New Roman" w:hAnsi="Times New Roman"/>
          <w:lang w:eastAsia="ru-RU"/>
        </w:rPr>
        <w:softHyphen/>
        <w:t>сания и методе позна</w:t>
      </w:r>
      <w:r w:rsidRPr="00676E82">
        <w:rPr>
          <w:rFonts w:ascii="Times New Roman" w:hAnsi="Times New Roman"/>
          <w:lang w:eastAsia="ru-RU"/>
        </w:rPr>
        <w:softHyphen/>
        <w:t>ния действи</w:t>
      </w:r>
      <w:r w:rsidRPr="00676E82">
        <w:rPr>
          <w:rFonts w:ascii="Times New Roman" w:hAnsi="Times New Roman"/>
          <w:lang w:eastAsia="ru-RU"/>
        </w:rPr>
        <w:softHyphen/>
        <w:t>тельности, создание условий для приобретения первоначаль</w:t>
      </w:r>
      <w:r w:rsidRPr="00676E82">
        <w:rPr>
          <w:rFonts w:ascii="Times New Roman" w:hAnsi="Times New Roman"/>
          <w:lang w:eastAsia="ru-RU"/>
        </w:rPr>
        <w:softHyphen/>
        <w:t>ного опыта математиче</w:t>
      </w:r>
      <w:r w:rsidRPr="00676E82">
        <w:rPr>
          <w:rFonts w:ascii="Times New Roman" w:hAnsi="Times New Roman"/>
          <w:lang w:eastAsia="ru-RU"/>
        </w:rPr>
        <w:softHyphen/>
        <w:t>ского моделирования;</w:t>
      </w:r>
    </w:p>
    <w:p w:rsidR="00967622" w:rsidRPr="00676E82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формирование общих способов интеллектуальной дея</w:t>
      </w:r>
      <w:r w:rsidRPr="00676E82">
        <w:rPr>
          <w:rFonts w:ascii="Times New Roman" w:hAnsi="Times New Roman"/>
          <w:lang w:eastAsia="ru-RU"/>
        </w:rPr>
        <w:softHyphen/>
        <w:t>тельности, характер</w:t>
      </w:r>
      <w:r w:rsidRPr="00676E82">
        <w:rPr>
          <w:rFonts w:ascii="Times New Roman" w:hAnsi="Times New Roman"/>
          <w:lang w:eastAsia="ru-RU"/>
        </w:rPr>
        <w:softHyphen/>
        <w:t>ных для мате</w:t>
      </w:r>
      <w:r w:rsidRPr="00676E82">
        <w:rPr>
          <w:rFonts w:ascii="Times New Roman" w:hAnsi="Times New Roman"/>
          <w:lang w:eastAsia="ru-RU"/>
        </w:rPr>
        <w:softHyphen/>
        <w:t>матики и являющихся осно</w:t>
      </w:r>
      <w:r w:rsidRPr="00676E82">
        <w:rPr>
          <w:rFonts w:ascii="Times New Roman" w:hAnsi="Times New Roman"/>
          <w:lang w:eastAsia="ru-RU"/>
        </w:rPr>
        <w:softHyphen/>
        <w:t>вой познавательной куль</w:t>
      </w:r>
      <w:r w:rsidRPr="00676E82">
        <w:rPr>
          <w:rFonts w:ascii="Times New Roman" w:hAnsi="Times New Roman"/>
          <w:lang w:eastAsia="ru-RU"/>
        </w:rPr>
        <w:softHyphen/>
        <w:t>туры, значимой для различных сфер человеческой деятельности;</w:t>
      </w:r>
    </w:p>
    <w:p w:rsidR="00967622" w:rsidRPr="00676E82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b/>
          <w:i/>
          <w:iCs/>
          <w:lang w:eastAsia="ru-RU"/>
        </w:rPr>
      </w:pPr>
      <w:r w:rsidRPr="00676E82">
        <w:rPr>
          <w:rFonts w:ascii="Times New Roman" w:hAnsi="Times New Roman"/>
          <w:b/>
          <w:lang w:val="en-US" w:eastAsia="ru-RU"/>
        </w:rPr>
        <w:t>III</w:t>
      </w:r>
      <w:r w:rsidRPr="00676E82">
        <w:rPr>
          <w:rFonts w:ascii="Times New Roman" w:hAnsi="Times New Roman"/>
          <w:b/>
          <w:lang w:eastAsia="ru-RU"/>
        </w:rPr>
        <w:t xml:space="preserve"> </w:t>
      </w:r>
      <w:r w:rsidRPr="00676E82">
        <w:rPr>
          <w:rFonts w:ascii="Times New Roman" w:hAnsi="Times New Roman"/>
          <w:b/>
          <w:i/>
          <w:lang w:eastAsia="ru-RU"/>
        </w:rPr>
        <w:t>В</w:t>
      </w:r>
      <w:r w:rsidRPr="00676E82">
        <w:rPr>
          <w:rFonts w:ascii="Times New Roman" w:hAnsi="Times New Roman"/>
          <w:b/>
          <w:i/>
          <w:iCs/>
          <w:lang w:eastAsia="ru-RU"/>
        </w:rPr>
        <w:t xml:space="preserve"> предметном направлении:</w:t>
      </w:r>
    </w:p>
    <w:p w:rsidR="00967622" w:rsidRPr="00676E82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•</w:t>
      </w:r>
      <w:r w:rsidRPr="00676E82">
        <w:rPr>
          <w:rFonts w:ascii="Times New Roman" w:hAnsi="Times New Roman"/>
          <w:lang w:eastAsia="ru-RU"/>
        </w:rPr>
        <w:tab/>
        <w:t>овладение математическими знаниями и умениями, не</w:t>
      </w:r>
      <w:r w:rsidRPr="00676E82">
        <w:rPr>
          <w:rFonts w:ascii="Times New Roman" w:hAnsi="Times New Roman"/>
          <w:lang w:eastAsia="ru-RU"/>
        </w:rPr>
        <w:softHyphen/>
        <w:t>обходимыми для про</w:t>
      </w:r>
      <w:r w:rsidRPr="00676E82">
        <w:rPr>
          <w:rFonts w:ascii="Times New Roman" w:hAnsi="Times New Roman"/>
          <w:lang w:eastAsia="ru-RU"/>
        </w:rPr>
        <w:softHyphen/>
        <w:t>долже</w:t>
      </w:r>
      <w:r w:rsidRPr="00676E82">
        <w:rPr>
          <w:rFonts w:ascii="Times New Roman" w:hAnsi="Times New Roman"/>
          <w:lang w:eastAsia="ru-RU"/>
        </w:rPr>
        <w:softHyphen/>
        <w:t>ния образования, изучения смеж</w:t>
      </w:r>
      <w:r w:rsidRPr="00676E82">
        <w:rPr>
          <w:rFonts w:ascii="Times New Roman" w:hAnsi="Times New Roman"/>
          <w:lang w:eastAsia="ru-RU"/>
        </w:rPr>
        <w:softHyphen/>
        <w:t>ных дисциплин, применения в повсе</w:t>
      </w:r>
      <w:r w:rsidRPr="00676E82">
        <w:rPr>
          <w:rFonts w:ascii="Times New Roman" w:hAnsi="Times New Roman"/>
          <w:lang w:eastAsia="ru-RU"/>
        </w:rPr>
        <w:softHyphen/>
        <w:t>дневной жизни;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• создание фундамента для математического развития, формирования меха</w:t>
      </w:r>
      <w:r w:rsidRPr="00676E82">
        <w:rPr>
          <w:rFonts w:ascii="Times New Roman" w:hAnsi="Times New Roman"/>
          <w:lang w:eastAsia="ru-RU"/>
        </w:rPr>
        <w:softHyphen/>
        <w:t>низмов мышле</w:t>
      </w:r>
      <w:r w:rsidRPr="00676E82">
        <w:rPr>
          <w:rFonts w:ascii="Times New Roman" w:hAnsi="Times New Roman"/>
          <w:lang w:eastAsia="ru-RU"/>
        </w:rPr>
        <w:softHyphen/>
        <w:t>ния, характерных для мате</w:t>
      </w:r>
      <w:r w:rsidRPr="00676E82">
        <w:rPr>
          <w:rFonts w:ascii="Times New Roman" w:hAnsi="Times New Roman"/>
          <w:lang w:eastAsia="ru-RU"/>
        </w:rPr>
        <w:softHyphen/>
        <w:t>матической деятельности.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left="709" w:firstLine="403"/>
        <w:jc w:val="both"/>
        <w:rPr>
          <w:rFonts w:ascii="Times New Roman" w:hAnsi="Times New Roman"/>
          <w:lang w:eastAsia="ru-RU"/>
        </w:rPr>
      </w:pPr>
    </w:p>
    <w:p w:rsidR="00967622" w:rsidRPr="00676E82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76E82">
        <w:rPr>
          <w:rFonts w:ascii="Times New Roman" w:hAnsi="Times New Roman"/>
          <w:b/>
          <w:iCs/>
        </w:rPr>
        <w:t>Содержание математического образования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b/>
          <w:iCs/>
          <w:lang w:eastAsia="ru-RU"/>
        </w:rPr>
      </w:pP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iCs/>
          <w:lang w:eastAsia="ru-RU"/>
        </w:rPr>
        <w:t xml:space="preserve">Содержание математического образования </w:t>
      </w:r>
      <w:r w:rsidRPr="00676E82">
        <w:rPr>
          <w:rFonts w:ascii="Times New Roman" w:hAnsi="Times New Roman"/>
          <w:lang w:eastAsia="ru-RU"/>
        </w:rPr>
        <w:t>в основной школе формиру</w:t>
      </w:r>
      <w:r w:rsidRPr="00676E82">
        <w:rPr>
          <w:rFonts w:ascii="Times New Roman" w:hAnsi="Times New Roman"/>
          <w:lang w:eastAsia="ru-RU"/>
        </w:rPr>
        <w:softHyphen/>
        <w:t>ется на основе фунда</w:t>
      </w:r>
      <w:r w:rsidRPr="00676E82">
        <w:rPr>
          <w:rFonts w:ascii="Times New Roman" w:hAnsi="Times New Roman"/>
          <w:lang w:eastAsia="ru-RU"/>
        </w:rPr>
        <w:softHyphen/>
        <w:t>ментального ядра школь</w:t>
      </w:r>
      <w:r w:rsidRPr="00676E82">
        <w:rPr>
          <w:rFonts w:ascii="Times New Roman" w:hAnsi="Times New Roman"/>
          <w:lang w:eastAsia="ru-RU"/>
        </w:rPr>
        <w:softHyphen/>
        <w:t>ного математического образова</w:t>
      </w:r>
      <w:r w:rsidRPr="00676E82">
        <w:rPr>
          <w:rFonts w:ascii="Times New Roman" w:hAnsi="Times New Roman"/>
          <w:lang w:eastAsia="ru-RU"/>
        </w:rPr>
        <w:softHyphen/>
        <w:t>ния. Оно в основной школе включает сле</w:t>
      </w:r>
      <w:r w:rsidRPr="00676E82">
        <w:rPr>
          <w:rFonts w:ascii="Times New Roman" w:hAnsi="Times New Roman"/>
          <w:lang w:eastAsia="ru-RU"/>
        </w:rPr>
        <w:softHyphen/>
        <w:t xml:space="preserve">дующие разделы: </w:t>
      </w:r>
      <w:r w:rsidRPr="00676E82">
        <w:rPr>
          <w:rFonts w:ascii="Times New Roman" w:hAnsi="Times New Roman"/>
          <w:i/>
          <w:iCs/>
          <w:lang w:eastAsia="ru-RU"/>
        </w:rPr>
        <w:t>арифметика, алгебра, функции, вероятность и стати</w:t>
      </w:r>
      <w:r w:rsidRPr="00676E82">
        <w:rPr>
          <w:rFonts w:ascii="Times New Roman" w:hAnsi="Times New Roman"/>
          <w:i/>
          <w:iCs/>
          <w:lang w:eastAsia="ru-RU"/>
        </w:rPr>
        <w:softHyphen/>
        <w:t xml:space="preserve">стика, геометрия. </w:t>
      </w:r>
      <w:r w:rsidRPr="00676E82">
        <w:rPr>
          <w:rFonts w:ascii="Times New Roman" w:hAnsi="Times New Roman"/>
          <w:lang w:eastAsia="ru-RU"/>
        </w:rPr>
        <w:t>Наряду с этим в него включены два дополнительных раз</w:t>
      </w:r>
      <w:r w:rsidRPr="00676E82">
        <w:rPr>
          <w:rFonts w:ascii="Times New Roman" w:hAnsi="Times New Roman"/>
          <w:lang w:eastAsia="ru-RU"/>
        </w:rPr>
        <w:softHyphen/>
        <w:t xml:space="preserve">дела: </w:t>
      </w:r>
      <w:r w:rsidRPr="00676E82">
        <w:rPr>
          <w:rFonts w:ascii="Times New Roman" w:hAnsi="Times New Roman"/>
          <w:i/>
          <w:iCs/>
          <w:lang w:eastAsia="ru-RU"/>
        </w:rPr>
        <w:t xml:space="preserve">логика и множества, математика в историческом развитии, </w:t>
      </w:r>
      <w:r w:rsidRPr="00676E82">
        <w:rPr>
          <w:rFonts w:ascii="Times New Roman" w:hAnsi="Times New Roman"/>
          <w:lang w:eastAsia="ru-RU"/>
        </w:rPr>
        <w:t>что свя</w:t>
      </w:r>
      <w:r w:rsidRPr="00676E82">
        <w:rPr>
          <w:rFonts w:ascii="Times New Roman" w:hAnsi="Times New Roman"/>
          <w:lang w:eastAsia="ru-RU"/>
        </w:rPr>
        <w:softHyphen/>
        <w:t xml:space="preserve">зано с </w:t>
      </w:r>
      <w:r w:rsidRPr="00676E82">
        <w:rPr>
          <w:rFonts w:ascii="Times New Roman" w:hAnsi="Times New Roman"/>
          <w:lang w:eastAsia="ru-RU"/>
        </w:rPr>
        <w:lastRenderedPageBreak/>
        <w:t xml:space="preserve">реализацией целей </w:t>
      </w:r>
      <w:proofErr w:type="spellStart"/>
      <w:r w:rsidRPr="00676E82">
        <w:rPr>
          <w:rFonts w:ascii="Times New Roman" w:hAnsi="Times New Roman"/>
          <w:lang w:eastAsia="ru-RU"/>
        </w:rPr>
        <w:t>общеинтеллектуального</w:t>
      </w:r>
      <w:proofErr w:type="spellEnd"/>
      <w:r w:rsidRPr="00676E82">
        <w:rPr>
          <w:rFonts w:ascii="Times New Roman" w:hAnsi="Times New Roman"/>
          <w:lang w:eastAsia="ru-RU"/>
        </w:rPr>
        <w:t xml:space="preserve"> и обще</w:t>
      </w:r>
      <w:r w:rsidRPr="00676E82">
        <w:rPr>
          <w:rFonts w:ascii="Times New Roman" w:hAnsi="Times New Roman"/>
          <w:lang w:eastAsia="ru-RU"/>
        </w:rPr>
        <w:softHyphen/>
        <w:t>культурного разви</w:t>
      </w:r>
      <w:r w:rsidRPr="00676E82">
        <w:rPr>
          <w:rFonts w:ascii="Times New Roman" w:hAnsi="Times New Roman"/>
          <w:lang w:eastAsia="ru-RU"/>
        </w:rPr>
        <w:softHyphen/>
        <w:t>тия учащихся. Содержание каждого из этих разделов разворачивается в содержа</w:t>
      </w:r>
      <w:r w:rsidRPr="00676E82">
        <w:rPr>
          <w:rFonts w:ascii="Times New Roman" w:hAnsi="Times New Roman"/>
          <w:lang w:eastAsia="ru-RU"/>
        </w:rPr>
        <w:softHyphen/>
        <w:t>тельно-методическую ли</w:t>
      </w:r>
      <w:r w:rsidRPr="00676E82">
        <w:rPr>
          <w:rFonts w:ascii="Times New Roman" w:hAnsi="Times New Roman"/>
          <w:lang w:eastAsia="ru-RU"/>
        </w:rPr>
        <w:softHyphen/>
        <w:t>нию, пронизывающую все основные раз</w:t>
      </w:r>
      <w:r w:rsidRPr="00676E82">
        <w:rPr>
          <w:rFonts w:ascii="Times New Roman" w:hAnsi="Times New Roman"/>
          <w:lang w:eastAsia="ru-RU"/>
        </w:rPr>
        <w:softHyphen/>
        <w:t>делы содержания ма</w:t>
      </w:r>
      <w:r w:rsidRPr="00676E82">
        <w:rPr>
          <w:rFonts w:ascii="Times New Roman" w:hAnsi="Times New Roman"/>
          <w:lang w:eastAsia="ru-RU"/>
        </w:rPr>
        <w:softHyphen/>
        <w:t>тематического образования на данной ступени обуче</w:t>
      </w:r>
      <w:r w:rsidRPr="00676E82">
        <w:rPr>
          <w:rFonts w:ascii="Times New Roman" w:hAnsi="Times New Roman"/>
          <w:lang w:eastAsia="ru-RU"/>
        </w:rPr>
        <w:softHyphen/>
        <w:t>ния.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Содержание раздела </w:t>
      </w:r>
      <w:r w:rsidRPr="00676E82">
        <w:rPr>
          <w:rFonts w:ascii="Times New Roman" w:hAnsi="Times New Roman"/>
          <w:b/>
          <w:lang w:eastAsia="ru-RU"/>
        </w:rPr>
        <w:t>«Арифметика»</w:t>
      </w:r>
      <w:r w:rsidRPr="00676E82">
        <w:rPr>
          <w:rFonts w:ascii="Times New Roman" w:hAnsi="Times New Roman"/>
          <w:lang w:eastAsia="ru-RU"/>
        </w:rPr>
        <w:t xml:space="preserve"> служит базой для даль</w:t>
      </w:r>
      <w:r w:rsidRPr="00676E82">
        <w:rPr>
          <w:rFonts w:ascii="Times New Roman" w:hAnsi="Times New Roman"/>
          <w:lang w:eastAsia="ru-RU"/>
        </w:rPr>
        <w:softHyphen/>
        <w:t>нейшего изуче</w:t>
      </w:r>
      <w:r w:rsidRPr="00676E82">
        <w:rPr>
          <w:rFonts w:ascii="Times New Roman" w:hAnsi="Times New Roman"/>
          <w:lang w:eastAsia="ru-RU"/>
        </w:rPr>
        <w:softHyphen/>
        <w:t>ния учащи</w:t>
      </w:r>
      <w:r w:rsidRPr="00676E82">
        <w:rPr>
          <w:rFonts w:ascii="Times New Roman" w:hAnsi="Times New Roman"/>
          <w:lang w:eastAsia="ru-RU"/>
        </w:rPr>
        <w:softHyphen/>
        <w:t>мися математики, способствует разви</w:t>
      </w:r>
      <w:r w:rsidRPr="00676E82">
        <w:rPr>
          <w:rFonts w:ascii="Times New Roman" w:hAnsi="Times New Roman"/>
          <w:lang w:eastAsia="ru-RU"/>
        </w:rPr>
        <w:softHyphen/>
        <w:t>тию их логического мышле</w:t>
      </w:r>
      <w:r w:rsidRPr="00676E82">
        <w:rPr>
          <w:rFonts w:ascii="Times New Roman" w:hAnsi="Times New Roman"/>
          <w:lang w:eastAsia="ru-RU"/>
        </w:rPr>
        <w:softHyphen/>
        <w:t>ния, формированию уме</w:t>
      </w:r>
      <w:r w:rsidRPr="00676E82">
        <w:rPr>
          <w:rFonts w:ascii="Times New Roman" w:hAnsi="Times New Roman"/>
          <w:lang w:eastAsia="ru-RU"/>
        </w:rPr>
        <w:softHyphen/>
        <w:t>ния поль</w:t>
      </w:r>
      <w:r w:rsidRPr="00676E82">
        <w:rPr>
          <w:rFonts w:ascii="Times New Roman" w:hAnsi="Times New Roman"/>
          <w:lang w:eastAsia="ru-RU"/>
        </w:rPr>
        <w:softHyphen/>
        <w:t>зоваться алгоритмами, а также приобрете</w:t>
      </w:r>
      <w:r w:rsidRPr="00676E82">
        <w:rPr>
          <w:rFonts w:ascii="Times New Roman" w:hAnsi="Times New Roman"/>
          <w:lang w:eastAsia="ru-RU"/>
        </w:rPr>
        <w:softHyphen/>
        <w:t>нию практических навыков, необходи</w:t>
      </w:r>
      <w:r w:rsidRPr="00676E82">
        <w:rPr>
          <w:rFonts w:ascii="Times New Roman" w:hAnsi="Times New Roman"/>
          <w:lang w:eastAsia="ru-RU"/>
        </w:rPr>
        <w:softHyphen/>
        <w:t>мых в повседневной жизни. Развитие поня</w:t>
      </w:r>
      <w:r w:rsidRPr="00676E82">
        <w:rPr>
          <w:rFonts w:ascii="Times New Roman" w:hAnsi="Times New Roman"/>
          <w:lang w:eastAsia="ru-RU"/>
        </w:rPr>
        <w:softHyphen/>
        <w:t>тия о числе в основной школе связано с рациональ</w:t>
      </w:r>
      <w:r w:rsidRPr="00676E82">
        <w:rPr>
          <w:rFonts w:ascii="Times New Roman" w:hAnsi="Times New Roman"/>
          <w:lang w:eastAsia="ru-RU"/>
        </w:rPr>
        <w:softHyphen/>
        <w:t>ными и ир</w:t>
      </w:r>
      <w:r w:rsidRPr="00676E82">
        <w:rPr>
          <w:rFonts w:ascii="Times New Roman" w:hAnsi="Times New Roman"/>
          <w:lang w:eastAsia="ru-RU"/>
        </w:rPr>
        <w:softHyphen/>
        <w:t>рациональ</w:t>
      </w:r>
      <w:r w:rsidRPr="00676E82">
        <w:rPr>
          <w:rFonts w:ascii="Times New Roman" w:hAnsi="Times New Roman"/>
          <w:lang w:eastAsia="ru-RU"/>
        </w:rPr>
        <w:softHyphen/>
        <w:t>ными числами, формированием первичных пред</w:t>
      </w:r>
      <w:r w:rsidRPr="00676E82">
        <w:rPr>
          <w:rFonts w:ascii="Times New Roman" w:hAnsi="Times New Roman"/>
          <w:lang w:eastAsia="ru-RU"/>
        </w:rPr>
        <w:softHyphen/>
        <w:t>ставлений о действительном числе. Завершение числовой линии (систематизация сведений о действитель</w:t>
      </w:r>
      <w:r w:rsidRPr="00676E82">
        <w:rPr>
          <w:rFonts w:ascii="Times New Roman" w:hAnsi="Times New Roman"/>
          <w:lang w:eastAsia="ru-RU"/>
        </w:rPr>
        <w:softHyphen/>
        <w:t>ных числах, о комплексных числах), так же как и более сложные вопросы ариф</w:t>
      </w:r>
      <w:r w:rsidRPr="00676E82">
        <w:rPr>
          <w:rFonts w:ascii="Times New Roman" w:hAnsi="Times New Roman"/>
          <w:lang w:eastAsia="ru-RU"/>
        </w:rPr>
        <w:softHyphen/>
        <w:t>ме</w:t>
      </w:r>
      <w:r w:rsidRPr="00676E82">
        <w:rPr>
          <w:rFonts w:ascii="Times New Roman" w:hAnsi="Times New Roman"/>
          <w:lang w:eastAsia="ru-RU"/>
        </w:rPr>
        <w:softHyphen/>
        <w:t>тики (алгоритм Евклида, основная теорема арифметики), отнесено к ступени об</w:t>
      </w:r>
      <w:r w:rsidRPr="00676E82">
        <w:rPr>
          <w:rFonts w:ascii="Times New Roman" w:hAnsi="Times New Roman"/>
          <w:lang w:eastAsia="ru-RU"/>
        </w:rPr>
        <w:softHyphen/>
        <w:t>щего среднего (полного) образования.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Содержание раздела </w:t>
      </w:r>
      <w:r w:rsidRPr="00676E82">
        <w:rPr>
          <w:rFonts w:ascii="Times New Roman" w:hAnsi="Times New Roman"/>
          <w:b/>
          <w:lang w:eastAsia="ru-RU"/>
        </w:rPr>
        <w:t>«Алгебра»</w:t>
      </w:r>
      <w:r w:rsidRPr="00676E82">
        <w:rPr>
          <w:rFonts w:ascii="Times New Roman" w:hAnsi="Times New Roman"/>
          <w:lang w:eastAsia="ru-RU"/>
        </w:rPr>
        <w:t xml:space="preserve"> направлено на формирова</w:t>
      </w:r>
      <w:r w:rsidRPr="00676E82">
        <w:rPr>
          <w:rFonts w:ascii="Times New Roman" w:hAnsi="Times New Roman"/>
          <w:lang w:eastAsia="ru-RU"/>
        </w:rPr>
        <w:softHyphen/>
        <w:t>ние у учащихся ма</w:t>
      </w:r>
      <w:r w:rsidRPr="00676E82">
        <w:rPr>
          <w:rFonts w:ascii="Times New Roman" w:hAnsi="Times New Roman"/>
          <w:lang w:eastAsia="ru-RU"/>
        </w:rPr>
        <w:softHyphen/>
        <w:t>тематиче</w:t>
      </w:r>
      <w:r w:rsidRPr="00676E82">
        <w:rPr>
          <w:rFonts w:ascii="Times New Roman" w:hAnsi="Times New Roman"/>
          <w:lang w:eastAsia="ru-RU"/>
        </w:rPr>
        <w:softHyphen/>
        <w:t>ского аппарата для решения задач из разных разделов матема</w:t>
      </w:r>
      <w:r w:rsidRPr="00676E82">
        <w:rPr>
          <w:rFonts w:ascii="Times New Roman" w:hAnsi="Times New Roman"/>
          <w:lang w:eastAsia="ru-RU"/>
        </w:rPr>
        <w:softHyphen/>
        <w:t>тики, смежных предметов, окружа</w:t>
      </w:r>
      <w:r w:rsidRPr="00676E82">
        <w:rPr>
          <w:rFonts w:ascii="Times New Roman" w:hAnsi="Times New Roman"/>
          <w:lang w:eastAsia="ru-RU"/>
        </w:rPr>
        <w:softHyphen/>
        <w:t>ющей реальности. Язык алгебры подчерки</w:t>
      </w:r>
      <w:r w:rsidRPr="00676E82">
        <w:rPr>
          <w:rFonts w:ascii="Times New Roman" w:hAnsi="Times New Roman"/>
          <w:lang w:eastAsia="ru-RU"/>
        </w:rPr>
        <w:softHyphen/>
        <w:t>вает значение мате</w:t>
      </w:r>
      <w:r w:rsidRPr="00676E82">
        <w:rPr>
          <w:rFonts w:ascii="Times New Roman" w:hAnsi="Times New Roman"/>
          <w:lang w:eastAsia="ru-RU"/>
        </w:rPr>
        <w:softHyphen/>
        <w:t>матики как языка для построения математических моделей процессов и явлений реального мира. В задачи изуче</w:t>
      </w:r>
      <w:r w:rsidRPr="00676E82">
        <w:rPr>
          <w:rFonts w:ascii="Times New Roman" w:hAnsi="Times New Roman"/>
          <w:lang w:eastAsia="ru-RU"/>
        </w:rPr>
        <w:softHyphen/>
        <w:t>ния алгебры входят также развитие алгоритмического мышления, необходимого, в частности, для усвоения курса информатики, овладения навыками дедуктивных рассужде</w:t>
      </w:r>
      <w:r w:rsidRPr="00676E82">
        <w:rPr>
          <w:rFonts w:ascii="Times New Roman" w:hAnsi="Times New Roman"/>
          <w:lang w:eastAsia="ru-RU"/>
        </w:rPr>
        <w:softHyphen/>
        <w:t>ний. Преобразова</w:t>
      </w:r>
      <w:r w:rsidRPr="00676E82">
        <w:rPr>
          <w:rFonts w:ascii="Times New Roman" w:hAnsi="Times New Roman"/>
          <w:lang w:eastAsia="ru-RU"/>
        </w:rPr>
        <w:softHyphen/>
        <w:t>ние символьных форм вносит специфический вклад в разви</w:t>
      </w:r>
      <w:r w:rsidRPr="00676E82">
        <w:rPr>
          <w:rFonts w:ascii="Times New Roman" w:hAnsi="Times New Roman"/>
          <w:lang w:eastAsia="ru-RU"/>
        </w:rPr>
        <w:softHyphen/>
        <w:t>тие воображе</w:t>
      </w:r>
      <w:r w:rsidRPr="00676E82">
        <w:rPr>
          <w:rFonts w:ascii="Times New Roman" w:hAnsi="Times New Roman"/>
          <w:lang w:eastAsia="ru-RU"/>
        </w:rPr>
        <w:softHyphen/>
        <w:t>ния учащихся, их способностей к математическо</w:t>
      </w:r>
      <w:r w:rsidRPr="00676E82">
        <w:rPr>
          <w:rFonts w:ascii="Times New Roman" w:hAnsi="Times New Roman"/>
          <w:lang w:eastAsia="ru-RU"/>
        </w:rPr>
        <w:softHyphen/>
        <w:t>му творче</w:t>
      </w:r>
      <w:r w:rsidRPr="00676E82">
        <w:rPr>
          <w:rFonts w:ascii="Times New Roman" w:hAnsi="Times New Roman"/>
          <w:lang w:eastAsia="ru-RU"/>
        </w:rPr>
        <w:softHyphen/>
        <w:t>ству. В основной школе материал группируется вокруг рациональных выражений, а вопросы, связанные с ир</w:t>
      </w:r>
      <w:r w:rsidRPr="00676E82">
        <w:rPr>
          <w:rFonts w:ascii="Times New Roman" w:hAnsi="Times New Roman"/>
          <w:lang w:eastAsia="ru-RU"/>
        </w:rPr>
        <w:softHyphen/>
        <w:t>рациональными выражениями, с тригоно</w:t>
      </w:r>
      <w:r w:rsidRPr="00676E82">
        <w:rPr>
          <w:rFonts w:ascii="Times New Roman" w:hAnsi="Times New Roman"/>
          <w:lang w:eastAsia="ru-RU"/>
        </w:rPr>
        <w:softHyphen/>
        <w:t>метрическими функ</w:t>
      </w:r>
      <w:r w:rsidRPr="00676E82">
        <w:rPr>
          <w:rFonts w:ascii="Times New Roman" w:hAnsi="Times New Roman"/>
          <w:lang w:eastAsia="ru-RU"/>
        </w:rPr>
        <w:softHyphen/>
        <w:t>циями и преобразова</w:t>
      </w:r>
      <w:r w:rsidRPr="00676E82">
        <w:rPr>
          <w:rFonts w:ascii="Times New Roman" w:hAnsi="Times New Roman"/>
          <w:lang w:eastAsia="ru-RU"/>
        </w:rPr>
        <w:softHyphen/>
        <w:t>ниями, входят в содержание курса мате</w:t>
      </w:r>
      <w:r w:rsidRPr="00676E82">
        <w:rPr>
          <w:rFonts w:ascii="Times New Roman" w:hAnsi="Times New Roman"/>
          <w:lang w:eastAsia="ru-RU"/>
        </w:rPr>
        <w:softHyphen/>
        <w:t>матики на старшей ступени обучения в школе.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Содержание раздела </w:t>
      </w:r>
      <w:r w:rsidRPr="00676E82">
        <w:rPr>
          <w:rFonts w:ascii="Times New Roman" w:hAnsi="Times New Roman"/>
          <w:b/>
          <w:lang w:eastAsia="ru-RU"/>
        </w:rPr>
        <w:t>«Функции»</w:t>
      </w:r>
      <w:r w:rsidRPr="00676E82">
        <w:rPr>
          <w:rFonts w:ascii="Times New Roman" w:hAnsi="Times New Roman"/>
          <w:lang w:eastAsia="ru-RU"/>
        </w:rPr>
        <w:t xml:space="preserve"> нацелено на получение школьниками кон</w:t>
      </w:r>
      <w:r w:rsidRPr="00676E82">
        <w:rPr>
          <w:rFonts w:ascii="Times New Roman" w:hAnsi="Times New Roman"/>
          <w:lang w:eastAsia="ru-RU"/>
        </w:rPr>
        <w:softHyphen/>
        <w:t>кретных зна</w:t>
      </w:r>
      <w:r w:rsidRPr="00676E82">
        <w:rPr>
          <w:rFonts w:ascii="Times New Roman" w:hAnsi="Times New Roman"/>
          <w:lang w:eastAsia="ru-RU"/>
        </w:rPr>
        <w:softHyphen/>
        <w:t>ний о функции как важнейшей математической модели для описания и исследования разно</w:t>
      </w:r>
      <w:r w:rsidRPr="00676E82">
        <w:rPr>
          <w:rFonts w:ascii="Times New Roman" w:hAnsi="Times New Roman"/>
          <w:lang w:eastAsia="ru-RU"/>
        </w:rPr>
        <w:softHyphen/>
        <w:t>образных процессов. Изучение этого мате</w:t>
      </w:r>
      <w:r w:rsidRPr="00676E82">
        <w:rPr>
          <w:rFonts w:ascii="Times New Roman" w:hAnsi="Times New Roman"/>
          <w:lang w:eastAsia="ru-RU"/>
        </w:rPr>
        <w:softHyphen/>
        <w:t>риала способствует развитию у учащихся умения использовать различные языки математики (словесный, символический, графиче</w:t>
      </w:r>
      <w:r w:rsidRPr="00676E82">
        <w:rPr>
          <w:rFonts w:ascii="Times New Roman" w:hAnsi="Times New Roman"/>
          <w:lang w:eastAsia="ru-RU"/>
        </w:rPr>
        <w:softHyphen/>
        <w:t>ский), вно</w:t>
      </w:r>
      <w:r w:rsidRPr="00676E82">
        <w:rPr>
          <w:rFonts w:ascii="Times New Roman" w:hAnsi="Times New Roman"/>
          <w:lang w:eastAsia="ru-RU"/>
        </w:rPr>
        <w:softHyphen/>
        <w:t>сит вклад в формирование представлений о роли математики в развитии цивилиза</w:t>
      </w:r>
      <w:r w:rsidRPr="00676E82">
        <w:rPr>
          <w:rFonts w:ascii="Times New Roman" w:hAnsi="Times New Roman"/>
          <w:lang w:eastAsia="ru-RU"/>
        </w:rPr>
        <w:softHyphen/>
        <w:t>ции и культуры.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Раздел </w:t>
      </w:r>
      <w:r w:rsidRPr="00676E82">
        <w:rPr>
          <w:rFonts w:ascii="Times New Roman" w:hAnsi="Times New Roman"/>
          <w:b/>
          <w:lang w:eastAsia="ru-RU"/>
        </w:rPr>
        <w:t>«Вероятность и статистика»</w:t>
      </w:r>
      <w:r w:rsidRPr="00676E82">
        <w:rPr>
          <w:rFonts w:ascii="Times New Roman" w:hAnsi="Times New Roman"/>
          <w:lang w:eastAsia="ru-RU"/>
        </w:rPr>
        <w:t xml:space="preserve"> — обязательный ком</w:t>
      </w:r>
      <w:r w:rsidRPr="00676E82">
        <w:rPr>
          <w:rFonts w:ascii="Times New Roman" w:hAnsi="Times New Roman"/>
          <w:lang w:eastAsia="ru-RU"/>
        </w:rPr>
        <w:softHyphen/>
        <w:t>понент школь</w:t>
      </w:r>
      <w:r w:rsidRPr="00676E82">
        <w:rPr>
          <w:rFonts w:ascii="Times New Roman" w:hAnsi="Times New Roman"/>
          <w:lang w:eastAsia="ru-RU"/>
        </w:rPr>
        <w:softHyphen/>
        <w:t>ного образова</w:t>
      </w:r>
      <w:r w:rsidRPr="00676E82">
        <w:rPr>
          <w:rFonts w:ascii="Times New Roman" w:hAnsi="Times New Roman"/>
          <w:lang w:eastAsia="ru-RU"/>
        </w:rPr>
        <w:softHyphen/>
        <w:t>ния, усиливающий его прикладное и практическое значение. Этот материал необходим, прежде всего, для формирования у учащихся функцио</w:t>
      </w:r>
      <w:r w:rsidRPr="00676E82">
        <w:rPr>
          <w:rFonts w:ascii="Times New Roman" w:hAnsi="Times New Roman"/>
          <w:lang w:eastAsia="ru-RU"/>
        </w:rPr>
        <w:softHyphen/>
        <w:t>нальной грамот</w:t>
      </w:r>
      <w:r w:rsidRPr="00676E82">
        <w:rPr>
          <w:rFonts w:ascii="Times New Roman" w:hAnsi="Times New Roman"/>
          <w:lang w:eastAsia="ru-RU"/>
        </w:rPr>
        <w:softHyphen/>
        <w:t>ности - умений восприни</w:t>
      </w:r>
      <w:r w:rsidRPr="00676E82">
        <w:rPr>
          <w:rFonts w:ascii="Times New Roman" w:hAnsi="Times New Roman"/>
          <w:lang w:eastAsia="ru-RU"/>
        </w:rPr>
        <w:softHyphen/>
        <w:t>мать и критически анализиро</w:t>
      </w:r>
      <w:r w:rsidRPr="00676E82">
        <w:rPr>
          <w:rFonts w:ascii="Times New Roman" w:hAnsi="Times New Roman"/>
          <w:lang w:eastAsia="ru-RU"/>
        </w:rPr>
        <w:softHyphen/>
        <w:t>вать информацию, представленную в различных формах, понимать вероятностный характер многих реальных зависимостей, про</w:t>
      </w:r>
      <w:r w:rsidRPr="00676E82">
        <w:rPr>
          <w:rFonts w:ascii="Times New Roman" w:hAnsi="Times New Roman"/>
          <w:lang w:eastAsia="ru-RU"/>
        </w:rPr>
        <w:softHyphen/>
        <w:t>водить простей</w:t>
      </w:r>
      <w:r w:rsidRPr="00676E82">
        <w:rPr>
          <w:rFonts w:ascii="Times New Roman" w:hAnsi="Times New Roman"/>
          <w:lang w:eastAsia="ru-RU"/>
        </w:rPr>
        <w:softHyphen/>
        <w:t>шие вероятностные расчеты. Изучение основ комбинаторики позволит уча</w:t>
      </w:r>
      <w:r w:rsidRPr="00676E82">
        <w:rPr>
          <w:rFonts w:ascii="Times New Roman" w:hAnsi="Times New Roman"/>
          <w:lang w:eastAsia="ru-RU"/>
        </w:rPr>
        <w:softHyphen/>
        <w:t>щимся рассматривать случаи, осуществлять перебор и подсчет числа вариан</w:t>
      </w:r>
      <w:r w:rsidRPr="00676E82">
        <w:rPr>
          <w:rFonts w:ascii="Times New Roman" w:hAnsi="Times New Roman"/>
          <w:lang w:eastAsia="ru-RU"/>
        </w:rPr>
        <w:softHyphen/>
        <w:t>тов, в том чис</w:t>
      </w:r>
      <w:r w:rsidRPr="00676E82">
        <w:rPr>
          <w:rFonts w:ascii="Times New Roman" w:hAnsi="Times New Roman"/>
          <w:lang w:eastAsia="ru-RU"/>
        </w:rPr>
        <w:softHyphen/>
        <w:t>ле в про</w:t>
      </w:r>
      <w:r w:rsidRPr="00676E82">
        <w:rPr>
          <w:rFonts w:ascii="Times New Roman" w:hAnsi="Times New Roman"/>
          <w:lang w:eastAsia="ru-RU"/>
        </w:rPr>
        <w:softHyphen/>
        <w:t>стейших прикладных задачах.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При изучении статистики и вероятности расширяются представления о совре</w:t>
      </w:r>
      <w:r w:rsidRPr="00676E82">
        <w:rPr>
          <w:rFonts w:ascii="Times New Roman" w:hAnsi="Times New Roman"/>
          <w:lang w:eastAsia="ru-RU"/>
        </w:rPr>
        <w:softHyphen/>
        <w:t>менной кар</w:t>
      </w:r>
      <w:r w:rsidRPr="00676E82">
        <w:rPr>
          <w:rFonts w:ascii="Times New Roman" w:hAnsi="Times New Roman"/>
          <w:lang w:eastAsia="ru-RU"/>
        </w:rPr>
        <w:softHyphen/>
        <w:t>тине мира и методах его ис</w:t>
      </w:r>
      <w:r w:rsidRPr="00676E82">
        <w:rPr>
          <w:rFonts w:ascii="Times New Roman" w:hAnsi="Times New Roman"/>
          <w:lang w:eastAsia="ru-RU"/>
        </w:rPr>
        <w:softHyphen/>
        <w:t>следования, формируется понима</w:t>
      </w:r>
      <w:r w:rsidRPr="00676E82">
        <w:rPr>
          <w:rFonts w:ascii="Times New Roman" w:hAnsi="Times New Roman"/>
          <w:lang w:eastAsia="ru-RU"/>
        </w:rPr>
        <w:softHyphen/>
        <w:t>ние роли статистики как ис</w:t>
      </w:r>
      <w:r w:rsidRPr="00676E82">
        <w:rPr>
          <w:rFonts w:ascii="Times New Roman" w:hAnsi="Times New Roman"/>
          <w:lang w:eastAsia="ru-RU"/>
        </w:rPr>
        <w:softHyphen/>
        <w:t>точника социально значимой информации, и закладываются основы вероятностного мышле</w:t>
      </w:r>
      <w:r w:rsidRPr="00676E82">
        <w:rPr>
          <w:rFonts w:ascii="Times New Roman" w:hAnsi="Times New Roman"/>
          <w:lang w:eastAsia="ru-RU"/>
        </w:rPr>
        <w:softHyphen/>
        <w:t>ния.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Цель содержания раздела </w:t>
      </w:r>
      <w:r w:rsidRPr="00676E82">
        <w:rPr>
          <w:rFonts w:ascii="Times New Roman" w:hAnsi="Times New Roman"/>
          <w:b/>
          <w:lang w:eastAsia="ru-RU"/>
        </w:rPr>
        <w:t xml:space="preserve">«Геометрия» </w:t>
      </w:r>
      <w:r w:rsidRPr="00676E82">
        <w:rPr>
          <w:rFonts w:ascii="Times New Roman" w:hAnsi="Times New Roman"/>
          <w:lang w:eastAsia="ru-RU"/>
        </w:rPr>
        <w:t>— развить у учащих</w:t>
      </w:r>
      <w:r w:rsidRPr="00676E82">
        <w:rPr>
          <w:rFonts w:ascii="Times New Roman" w:hAnsi="Times New Roman"/>
          <w:lang w:eastAsia="ru-RU"/>
        </w:rPr>
        <w:softHyphen/>
        <w:t>ся пространствен</w:t>
      </w:r>
      <w:r w:rsidRPr="00676E82">
        <w:rPr>
          <w:rFonts w:ascii="Times New Roman" w:hAnsi="Times New Roman"/>
          <w:lang w:eastAsia="ru-RU"/>
        </w:rPr>
        <w:softHyphen/>
        <w:t>ное воображе</w:t>
      </w:r>
      <w:r w:rsidRPr="00676E82">
        <w:rPr>
          <w:rFonts w:ascii="Times New Roman" w:hAnsi="Times New Roman"/>
          <w:lang w:eastAsia="ru-RU"/>
        </w:rPr>
        <w:softHyphen/>
        <w:t>ние и логическое мышление пу</w:t>
      </w:r>
      <w:r w:rsidRPr="00676E82">
        <w:rPr>
          <w:rFonts w:ascii="Times New Roman" w:hAnsi="Times New Roman"/>
          <w:lang w:eastAsia="ru-RU"/>
        </w:rPr>
        <w:softHyphen/>
        <w:t>тем систематиче</w:t>
      </w:r>
      <w:r w:rsidRPr="00676E82">
        <w:rPr>
          <w:rFonts w:ascii="Times New Roman" w:hAnsi="Times New Roman"/>
          <w:lang w:eastAsia="ru-RU"/>
        </w:rPr>
        <w:softHyphen/>
        <w:t>ского изучения свойств геометриче</w:t>
      </w:r>
      <w:r w:rsidRPr="00676E82">
        <w:rPr>
          <w:rFonts w:ascii="Times New Roman" w:hAnsi="Times New Roman"/>
          <w:lang w:eastAsia="ru-RU"/>
        </w:rPr>
        <w:softHyphen/>
        <w:t>ских фигур на плоскости и в пространстве и применения этих свой</w:t>
      </w:r>
      <w:proofErr w:type="gramStart"/>
      <w:r w:rsidRPr="00676E82">
        <w:rPr>
          <w:rFonts w:ascii="Times New Roman" w:hAnsi="Times New Roman"/>
          <w:lang w:eastAsia="ru-RU"/>
        </w:rPr>
        <w:t>ств пр</w:t>
      </w:r>
      <w:proofErr w:type="gramEnd"/>
      <w:r w:rsidRPr="00676E82">
        <w:rPr>
          <w:rFonts w:ascii="Times New Roman" w:hAnsi="Times New Roman"/>
          <w:lang w:eastAsia="ru-RU"/>
        </w:rPr>
        <w:t>и реше</w:t>
      </w:r>
      <w:r w:rsidRPr="00676E82">
        <w:rPr>
          <w:rFonts w:ascii="Times New Roman" w:hAnsi="Times New Roman"/>
          <w:lang w:eastAsia="ru-RU"/>
        </w:rPr>
        <w:softHyphen/>
        <w:t>нии задач вычислительного и конструктив</w:t>
      </w:r>
      <w:r w:rsidRPr="00676E82">
        <w:rPr>
          <w:rFonts w:ascii="Times New Roman" w:hAnsi="Times New Roman"/>
          <w:lang w:eastAsia="ru-RU"/>
        </w:rPr>
        <w:softHyphen/>
        <w:t>ного характера. Существенная роль при этом отводится разви</w:t>
      </w:r>
      <w:r w:rsidRPr="00676E82">
        <w:rPr>
          <w:rFonts w:ascii="Times New Roman" w:hAnsi="Times New Roman"/>
          <w:lang w:eastAsia="ru-RU"/>
        </w:rPr>
        <w:softHyphen/>
        <w:t>тию геометри</w:t>
      </w:r>
      <w:r w:rsidRPr="00676E82">
        <w:rPr>
          <w:rFonts w:ascii="Times New Roman" w:hAnsi="Times New Roman"/>
          <w:lang w:eastAsia="ru-RU"/>
        </w:rPr>
        <w:softHyphen/>
        <w:t>ческой интуиции. Сочетание наглядности со строго</w:t>
      </w:r>
      <w:r w:rsidRPr="00676E82">
        <w:rPr>
          <w:rFonts w:ascii="Times New Roman" w:hAnsi="Times New Roman"/>
          <w:lang w:eastAsia="ru-RU"/>
        </w:rPr>
        <w:softHyphen/>
        <w:t>стью явля</w:t>
      </w:r>
      <w:r w:rsidRPr="00676E82">
        <w:rPr>
          <w:rFonts w:ascii="Times New Roman" w:hAnsi="Times New Roman"/>
          <w:lang w:eastAsia="ru-RU"/>
        </w:rPr>
        <w:softHyphen/>
        <w:t>ется неотъемлемой частью геометрических знаний. Материал, относящийся к блокам «Координаты» и «Векторы», в значи</w:t>
      </w:r>
      <w:r w:rsidRPr="00676E82">
        <w:rPr>
          <w:rFonts w:ascii="Times New Roman" w:hAnsi="Times New Roman"/>
          <w:lang w:eastAsia="ru-RU"/>
        </w:rPr>
        <w:softHyphen/>
        <w:t xml:space="preserve">тельной степени несет в себе </w:t>
      </w:r>
      <w:proofErr w:type="spellStart"/>
      <w:r w:rsidRPr="00676E82">
        <w:rPr>
          <w:rFonts w:ascii="Times New Roman" w:hAnsi="Times New Roman"/>
          <w:lang w:eastAsia="ru-RU"/>
        </w:rPr>
        <w:t>меж</w:t>
      </w:r>
      <w:r w:rsidRPr="00676E82">
        <w:rPr>
          <w:rFonts w:ascii="Times New Roman" w:hAnsi="Times New Roman"/>
          <w:lang w:eastAsia="ru-RU"/>
        </w:rPr>
        <w:softHyphen/>
        <w:t>предметные</w:t>
      </w:r>
      <w:proofErr w:type="spellEnd"/>
      <w:r w:rsidRPr="00676E82">
        <w:rPr>
          <w:rFonts w:ascii="Times New Roman" w:hAnsi="Times New Roman"/>
          <w:lang w:eastAsia="ru-RU"/>
        </w:rPr>
        <w:t xml:space="preserve"> знания, кото</w:t>
      </w:r>
      <w:r w:rsidRPr="00676E82">
        <w:rPr>
          <w:rFonts w:ascii="Times New Roman" w:hAnsi="Times New Roman"/>
          <w:lang w:eastAsia="ru-RU"/>
        </w:rPr>
        <w:softHyphen/>
        <w:t>рые находят применение, как в различных математи</w:t>
      </w:r>
      <w:r w:rsidRPr="00676E82">
        <w:rPr>
          <w:rFonts w:ascii="Times New Roman" w:hAnsi="Times New Roman"/>
          <w:lang w:eastAsia="ru-RU"/>
        </w:rPr>
        <w:softHyphen/>
        <w:t>ческих дисципли</w:t>
      </w:r>
      <w:r w:rsidRPr="00676E82">
        <w:rPr>
          <w:rFonts w:ascii="Times New Roman" w:hAnsi="Times New Roman"/>
          <w:lang w:eastAsia="ru-RU"/>
        </w:rPr>
        <w:softHyphen/>
        <w:t>нах, так и в смежных предметах.</w:t>
      </w:r>
    </w:p>
    <w:p w:rsidR="00967622" w:rsidRPr="00676E82" w:rsidRDefault="00967622" w:rsidP="00967622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Особенностью раздела </w:t>
      </w:r>
      <w:r w:rsidRPr="00676E82">
        <w:rPr>
          <w:rFonts w:ascii="Times New Roman" w:hAnsi="Times New Roman"/>
          <w:b/>
          <w:lang w:eastAsia="ru-RU"/>
        </w:rPr>
        <w:t>«Логика и множества»</w:t>
      </w:r>
      <w:r w:rsidRPr="00676E82">
        <w:rPr>
          <w:rFonts w:ascii="Times New Roman" w:hAnsi="Times New Roman"/>
          <w:lang w:eastAsia="ru-RU"/>
        </w:rPr>
        <w:t xml:space="preserve"> является то, что представлен</w:t>
      </w:r>
      <w:r w:rsidRPr="00676E82">
        <w:rPr>
          <w:rFonts w:ascii="Times New Roman" w:hAnsi="Times New Roman"/>
          <w:lang w:eastAsia="ru-RU"/>
        </w:rPr>
        <w:softHyphen/>
        <w:t>ный в нем мате</w:t>
      </w:r>
      <w:r w:rsidRPr="00676E82">
        <w:rPr>
          <w:rFonts w:ascii="Times New Roman" w:hAnsi="Times New Roman"/>
          <w:lang w:eastAsia="ru-RU"/>
        </w:rPr>
        <w:softHyphen/>
        <w:t>риал преимущественно изуча</w:t>
      </w:r>
      <w:r w:rsidRPr="00676E82">
        <w:rPr>
          <w:rFonts w:ascii="Times New Roman" w:hAnsi="Times New Roman"/>
          <w:lang w:eastAsia="ru-RU"/>
        </w:rPr>
        <w:softHyphen/>
        <w:t>ется и используется в ходе рассмотре</w:t>
      </w:r>
      <w:r w:rsidRPr="00676E82">
        <w:rPr>
          <w:rFonts w:ascii="Times New Roman" w:hAnsi="Times New Roman"/>
          <w:lang w:eastAsia="ru-RU"/>
        </w:rPr>
        <w:softHyphen/>
        <w:t>ния различных вопросов курса. Соответствую</w:t>
      </w:r>
      <w:r w:rsidRPr="00676E82">
        <w:rPr>
          <w:rFonts w:ascii="Times New Roman" w:hAnsi="Times New Roman"/>
          <w:lang w:eastAsia="ru-RU"/>
        </w:rPr>
        <w:softHyphen/>
        <w:t>щий материал наце</w:t>
      </w:r>
      <w:r w:rsidRPr="00676E82">
        <w:rPr>
          <w:rFonts w:ascii="Times New Roman" w:hAnsi="Times New Roman"/>
          <w:lang w:eastAsia="ru-RU"/>
        </w:rPr>
        <w:softHyphen/>
        <w:t>лен на математическое развитие учащихся, формирование у них умения точно, сжато и ясно излагать мысли в уст</w:t>
      </w:r>
      <w:r w:rsidRPr="00676E82">
        <w:rPr>
          <w:rFonts w:ascii="Times New Roman" w:hAnsi="Times New Roman"/>
          <w:lang w:eastAsia="ru-RU"/>
        </w:rPr>
        <w:softHyphen/>
        <w:t>ной и письменной речи.</w:t>
      </w:r>
    </w:p>
    <w:p w:rsidR="00967622" w:rsidRPr="00676E82" w:rsidRDefault="00967622" w:rsidP="00967622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hAnsi="Times New Roman"/>
        </w:rPr>
        <w:t xml:space="preserve">Раздел </w:t>
      </w:r>
      <w:r w:rsidRPr="00676E82">
        <w:rPr>
          <w:rFonts w:ascii="Times New Roman" w:hAnsi="Times New Roman"/>
          <w:b/>
        </w:rPr>
        <w:t>«Математика в историческом развитии»</w:t>
      </w:r>
      <w:r w:rsidRPr="00676E82">
        <w:rPr>
          <w:rFonts w:ascii="Times New Roman" w:hAnsi="Times New Roman"/>
        </w:rPr>
        <w:t xml:space="preserve"> предназна</w:t>
      </w:r>
      <w:r w:rsidRPr="00676E82">
        <w:rPr>
          <w:rFonts w:ascii="Times New Roman" w:hAnsi="Times New Roman"/>
        </w:rPr>
        <w:softHyphen/>
        <w:t>чен для формирова</w:t>
      </w:r>
      <w:r w:rsidRPr="00676E82">
        <w:rPr>
          <w:rFonts w:ascii="Times New Roman" w:hAnsi="Times New Roman"/>
        </w:rPr>
        <w:softHyphen/>
        <w:t>ния представле</w:t>
      </w:r>
      <w:r w:rsidRPr="00676E82">
        <w:rPr>
          <w:rFonts w:ascii="Times New Roman" w:hAnsi="Times New Roman"/>
        </w:rPr>
        <w:softHyphen/>
        <w:t>ний о математике как части человеческой куль</w:t>
      </w:r>
      <w:r w:rsidRPr="00676E82">
        <w:rPr>
          <w:rFonts w:ascii="Times New Roman" w:hAnsi="Times New Roman"/>
        </w:rPr>
        <w:softHyphen/>
        <w:t>туры, для общего развития школьни</w:t>
      </w:r>
      <w:r w:rsidRPr="00676E82">
        <w:rPr>
          <w:rFonts w:ascii="Times New Roman" w:hAnsi="Times New Roman"/>
        </w:rPr>
        <w:softHyphen/>
        <w:t xml:space="preserve">ков, для </w:t>
      </w:r>
      <w:r w:rsidRPr="00676E82">
        <w:rPr>
          <w:rFonts w:ascii="Times New Roman" w:eastAsia="Times New Roman" w:hAnsi="Times New Roman"/>
        </w:rPr>
        <w:t>создания культурно-историче</w:t>
      </w:r>
      <w:r w:rsidRPr="00676E82">
        <w:rPr>
          <w:rFonts w:ascii="Times New Roman" w:eastAsia="Times New Roman" w:hAnsi="Times New Roman"/>
        </w:rPr>
        <w:softHyphen/>
        <w:t>ской среды обучения. На него не выделя</w:t>
      </w:r>
      <w:r w:rsidRPr="00676E82">
        <w:rPr>
          <w:rFonts w:ascii="Times New Roman" w:eastAsia="Times New Roman" w:hAnsi="Times New Roman"/>
        </w:rPr>
        <w:softHyphen/>
        <w:t xml:space="preserve">ется специальных уроков, </w:t>
      </w:r>
      <w:r w:rsidRPr="00676E82">
        <w:rPr>
          <w:rFonts w:ascii="Times New Roman" w:eastAsia="Times New Roman" w:hAnsi="Times New Roman"/>
        </w:rPr>
        <w:lastRenderedPageBreak/>
        <w:t>усвоение его не контролиру</w:t>
      </w:r>
      <w:r w:rsidRPr="00676E82">
        <w:rPr>
          <w:rFonts w:ascii="Times New Roman" w:eastAsia="Times New Roman" w:hAnsi="Times New Roman"/>
        </w:rPr>
        <w:softHyphen/>
        <w:t>ется, но содержание этого раздела органично присутствует в учебном процессе как своего рода гуманитарный фон при рас</w:t>
      </w:r>
      <w:r w:rsidRPr="00676E82">
        <w:rPr>
          <w:rFonts w:ascii="Times New Roman" w:eastAsia="Times New Roman" w:hAnsi="Times New Roman"/>
        </w:rPr>
        <w:softHyphen/>
        <w:t>смотрении проблематики основного содержания математичес</w:t>
      </w:r>
      <w:r w:rsidRPr="00676E82">
        <w:rPr>
          <w:rFonts w:ascii="Times New Roman" w:eastAsia="Times New Roman" w:hAnsi="Times New Roman"/>
        </w:rPr>
        <w:softHyphen/>
        <w:t>кого образования.</w:t>
      </w:r>
    </w:p>
    <w:p w:rsidR="00967622" w:rsidRPr="00676E82" w:rsidRDefault="00967622" w:rsidP="00967622">
      <w:pPr>
        <w:autoSpaceDE w:val="0"/>
        <w:autoSpaceDN w:val="0"/>
        <w:adjustRightInd w:val="0"/>
        <w:spacing w:before="149"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A62BFA" w:rsidRPr="00676E82" w:rsidRDefault="00A62BFA" w:rsidP="00967622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/>
          <w:lang w:eastAsia="ru-RU"/>
        </w:rPr>
      </w:pPr>
    </w:p>
    <w:p w:rsidR="00967622" w:rsidRPr="00676E82" w:rsidRDefault="00967622" w:rsidP="00967622">
      <w:pPr>
        <w:spacing w:after="0" w:line="240" w:lineRule="auto"/>
        <w:ind w:firstLine="851"/>
        <w:outlineLvl w:val="0"/>
        <w:rPr>
          <w:rFonts w:ascii="Times New Roman" w:hAnsi="Times New Roman"/>
          <w:bCs/>
          <w:color w:val="000000"/>
          <w:kern w:val="28"/>
          <w:lang w:eastAsia="ru-RU"/>
        </w:rPr>
      </w:pPr>
    </w:p>
    <w:p w:rsidR="00967622" w:rsidRPr="00676E82" w:rsidRDefault="00967622" w:rsidP="00967622">
      <w:pPr>
        <w:spacing w:line="240" w:lineRule="auto"/>
        <w:ind w:firstLine="567"/>
        <w:jc w:val="center"/>
        <w:rPr>
          <w:rFonts w:ascii="Times New Roman" w:eastAsia="Times New Roman" w:hAnsi="Times New Roman"/>
          <w:b/>
          <w:i/>
        </w:rPr>
      </w:pPr>
      <w:r w:rsidRPr="00676E82">
        <w:rPr>
          <w:rFonts w:ascii="Times New Roman" w:eastAsia="Times New Roman" w:hAnsi="Times New Roman"/>
          <w:b/>
          <w:i/>
        </w:rPr>
        <w:t>Общая характеристика предмета</w:t>
      </w:r>
    </w:p>
    <w:p w:rsidR="00967622" w:rsidRPr="00676E82" w:rsidRDefault="00967622" w:rsidP="00967622">
      <w:pPr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</w:rPr>
        <w:t xml:space="preserve">Математика играет важную роль в формировании у школьников умения учиться.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676E82">
        <w:rPr>
          <w:rFonts w:ascii="Times New Roman" w:eastAsia="Times New Roman" w:hAnsi="Times New Roman"/>
          <w:color w:val="000000"/>
        </w:rPr>
        <w:t xml:space="preserve">Универсальные математические способы познания </w:t>
      </w:r>
      <w:r w:rsidRPr="00676E82">
        <w:rPr>
          <w:rFonts w:ascii="Times New Roman" w:eastAsia="Times New Roman" w:hAnsi="Times New Roman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676E82">
        <w:rPr>
          <w:rFonts w:ascii="Times New Roman" w:eastAsia="Times New Roman" w:hAnsi="Times New Roman"/>
          <w:color w:val="FF0000"/>
        </w:rPr>
        <w:t xml:space="preserve"> </w:t>
      </w:r>
      <w:r w:rsidRPr="00676E82">
        <w:rPr>
          <w:rFonts w:ascii="Times New Roman" w:eastAsia="Times New Roman" w:hAnsi="Times New Roman"/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E2401D" w:rsidRPr="00676E82" w:rsidRDefault="00E2401D" w:rsidP="00E2401D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967622" w:rsidRPr="00676E82" w:rsidRDefault="00967622" w:rsidP="00967622">
      <w:pPr>
        <w:spacing w:after="0" w:line="240" w:lineRule="auto"/>
        <w:ind w:left="1260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b/>
          <w:bCs/>
          <w:color w:val="000000"/>
          <w:lang w:eastAsia="ru-RU"/>
        </w:rPr>
        <w:t>Содержание программы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>Повторение (6ч)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>Натуральные числа и шкалы (15 ч).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b/>
          <w:bCs/>
          <w:lang w:eastAsia="ru-RU"/>
        </w:rPr>
        <w:t xml:space="preserve"> </w:t>
      </w:r>
      <w:r w:rsidRPr="00676E82">
        <w:rPr>
          <w:rFonts w:ascii="Times New Roman" w:hAnsi="Times New Roman"/>
          <w:color w:val="000000"/>
          <w:lang w:eastAsia="ru-RU"/>
        </w:rPr>
        <w:t>Чтение и запись натуральных чисел. Отрезок. Измерение и построение отрезков. Координатный луч, единичный отрезок, координаты точек. Сравнение чисел.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676E82">
        <w:rPr>
          <w:rFonts w:ascii="Times New Roman" w:eastAsia="Times New Roman" w:hAnsi="Times New Roman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 xml:space="preserve">Сложение и вычитание натуральных чисел (24 ч).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 xml:space="preserve">Сложение, свойства сложения. Вычитание. Числовые и буквенные выражения. </w:t>
      </w:r>
      <w:r w:rsidRPr="00676E82">
        <w:rPr>
          <w:rFonts w:ascii="Times New Roman" w:hAnsi="Times New Roman"/>
          <w:lang w:eastAsia="ru-RU"/>
        </w:rPr>
        <w:t>Решение линейных уравнений.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закрепить и развить навыки сложения и вычитания натуральных чисел.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Начиная с этой темы основное </w:t>
      </w:r>
      <w:proofErr w:type="gramStart"/>
      <w:r w:rsidRPr="00676E82">
        <w:rPr>
          <w:rFonts w:ascii="Times New Roman" w:eastAsia="Times New Roman" w:hAnsi="Times New Roman"/>
        </w:rPr>
        <w:t>внимание</w:t>
      </w:r>
      <w:proofErr w:type="gramEnd"/>
      <w:r w:rsidRPr="00676E82">
        <w:rPr>
          <w:rFonts w:ascii="Times New Roman" w:eastAsia="Times New Roman" w:hAnsi="Times New Roman"/>
        </w:rPr>
        <w:t xml:space="preserve">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lastRenderedPageBreak/>
        <w:t xml:space="preserve">Умножение и деление натуральных чисел (30 ч).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Умножение, свойства умножения. Деление. Упрощение выражений, раскрытие скобок. Порядок выполнения действий. Степень числа.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закрепить и развить навыки арифметических действий с натуральными числами.</w:t>
      </w:r>
    </w:p>
    <w:p w:rsidR="00967622" w:rsidRPr="00676E82" w:rsidRDefault="00967622" w:rsidP="00967622">
      <w:pPr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</w:r>
      <w:proofErr w:type="gramStart"/>
      <w:r w:rsidRPr="00676E82">
        <w:rPr>
          <w:rFonts w:ascii="Times New Roman" w:eastAsia="Times New Roman" w:hAnsi="Times New Roman"/>
        </w:rPr>
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</w:t>
      </w:r>
      <w:proofErr w:type="gramEnd"/>
      <w:r w:rsidRPr="00676E82">
        <w:rPr>
          <w:rFonts w:ascii="Times New Roman" w:eastAsia="Times New Roman" w:hAnsi="Times New Roman"/>
        </w:rPr>
        <w:t xml:space="preserve"> Задачи решаются арифметическим способом. При решении с помощью составления </w:t>
      </w:r>
      <w:proofErr w:type="gramStart"/>
      <w:r w:rsidRPr="00676E82">
        <w:rPr>
          <w:rFonts w:ascii="Times New Roman" w:eastAsia="Times New Roman" w:hAnsi="Times New Roman"/>
        </w:rPr>
        <w:t>уравнений</w:t>
      </w:r>
      <w:proofErr w:type="gramEnd"/>
      <w:r w:rsidRPr="00676E82">
        <w:rPr>
          <w:rFonts w:ascii="Times New Roman" w:eastAsia="Times New Roman" w:hAnsi="Times New Roman"/>
        </w:rPr>
        <w:t xml:space="preserve">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967622" w:rsidRPr="00676E82" w:rsidRDefault="00967622" w:rsidP="009676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>Площади и объемы (16 ч).</w:t>
      </w:r>
    </w:p>
    <w:p w:rsidR="00967622" w:rsidRPr="00676E82" w:rsidRDefault="00967622" w:rsidP="00967622">
      <w:pPr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b/>
          <w:bCs/>
          <w:lang w:eastAsia="ru-RU"/>
        </w:rPr>
        <w:t xml:space="preserve"> </w:t>
      </w:r>
      <w:r w:rsidRPr="00676E82">
        <w:rPr>
          <w:rFonts w:ascii="Times New Roman" w:hAnsi="Times New Roman"/>
          <w:color w:val="000000"/>
          <w:lang w:eastAsia="ru-RU"/>
        </w:rPr>
        <w:t>Площадь, единицы измерения площади. Формула площади прямоугольника. Объем, единицы измерения объема. Объем прямоугольного параллелепипеда.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 </w:t>
      </w:r>
      <w:r w:rsidRPr="00676E82">
        <w:rPr>
          <w:rFonts w:ascii="Times New Roman" w:hAnsi="Times New Roman"/>
          <w:i/>
          <w:lang w:eastAsia="ru-RU"/>
        </w:rPr>
        <w:t>Цель</w:t>
      </w:r>
      <w:r w:rsidRPr="00676E82">
        <w:rPr>
          <w:rFonts w:ascii="Times New Roman" w:hAnsi="Times New Roman"/>
          <w:lang w:eastAsia="ru-RU"/>
        </w:rPr>
        <w:t>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 xml:space="preserve">Обыкновенные дроби (25 ч).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Окружность, круг. Доли, обыкновенные дроби. Сравнение, сложение и вычитание обыкновенных дробей с одинаковыми знаменателями. Смешанные числа. Сложение и вычитание смешанных чисел с одинаковыми </w:t>
      </w:r>
      <w:proofErr w:type="spellStart"/>
      <w:r w:rsidRPr="00676E82">
        <w:rPr>
          <w:rFonts w:ascii="Times New Roman" w:hAnsi="Times New Roman"/>
          <w:lang w:eastAsia="ru-RU"/>
        </w:rPr>
        <w:t>знаменателями</w:t>
      </w:r>
      <w:proofErr w:type="gramStart"/>
      <w:r w:rsidRPr="00676E82">
        <w:rPr>
          <w:rFonts w:ascii="Times New Roman" w:hAnsi="Times New Roman"/>
          <w:lang w:eastAsia="ru-RU"/>
        </w:rPr>
        <w:t>.</w:t>
      </w:r>
      <w:r w:rsidRPr="00676E82">
        <w:rPr>
          <w:rFonts w:ascii="Times New Roman" w:hAnsi="Times New Roman"/>
          <w:i/>
          <w:lang w:eastAsia="ru-RU"/>
        </w:rPr>
        <w:t>Ц</w:t>
      </w:r>
      <w:proofErr w:type="gramEnd"/>
      <w:r w:rsidRPr="00676E82">
        <w:rPr>
          <w:rFonts w:ascii="Times New Roman" w:hAnsi="Times New Roman"/>
          <w:i/>
          <w:lang w:eastAsia="ru-RU"/>
        </w:rPr>
        <w:t>ель</w:t>
      </w:r>
      <w:proofErr w:type="spellEnd"/>
      <w:r w:rsidRPr="00676E82">
        <w:rPr>
          <w:rFonts w:ascii="Times New Roman" w:hAnsi="Times New Roman"/>
          <w:lang w:eastAsia="ru-RU"/>
        </w:rPr>
        <w:t>: познакомить обучающихся с понятием дроби в объеме, достаточном для введения десятичных дробей.</w:t>
      </w:r>
    </w:p>
    <w:p w:rsidR="00967622" w:rsidRPr="00676E82" w:rsidRDefault="00967622" w:rsidP="00967622">
      <w:pPr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</w:t>
      </w:r>
      <w:proofErr w:type="gramStart"/>
      <w:r w:rsidRPr="00676E82">
        <w:rPr>
          <w:rFonts w:ascii="Times New Roman" w:eastAsia="Times New Roman" w:hAnsi="Times New Roman"/>
        </w:rPr>
        <w:t>от</w:t>
      </w:r>
      <w:proofErr w:type="gramEnd"/>
      <w:r w:rsidRPr="00676E82">
        <w:rPr>
          <w:rFonts w:ascii="Times New Roman" w:eastAsia="Times New Roman" w:hAnsi="Times New Roman"/>
        </w:rPr>
        <w:t xml:space="preserve"> обучающихся.</w:t>
      </w:r>
    </w:p>
    <w:p w:rsidR="006672E1" w:rsidRPr="00676E82" w:rsidRDefault="006672E1" w:rsidP="00967622">
      <w:pPr>
        <w:spacing w:line="240" w:lineRule="auto"/>
        <w:ind w:firstLine="709"/>
        <w:jc w:val="both"/>
        <w:rPr>
          <w:rFonts w:ascii="Times New Roman" w:eastAsia="Times New Roman" w:hAnsi="Times New Roman"/>
        </w:rPr>
      </w:pPr>
    </w:p>
    <w:p w:rsidR="00967622" w:rsidRPr="00676E82" w:rsidRDefault="00967622" w:rsidP="009676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 xml:space="preserve">Десятичные дроби. Сложение и вычитание десятичных дробей (16 ч). </w:t>
      </w:r>
    </w:p>
    <w:p w:rsidR="00967622" w:rsidRPr="00676E82" w:rsidRDefault="00967622" w:rsidP="00967622">
      <w:pPr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Десятичная запись дробных чисел. Сравнение, сложение и вычитание десятичных дробей. Приближенные значения. Округление чисел.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</w:t>
      </w:r>
      <w:r w:rsidRPr="00676E82">
        <w:rPr>
          <w:rFonts w:ascii="Times New Roman" w:eastAsia="Times New Roman" w:hAnsi="Times New Roman"/>
        </w:rPr>
        <w:lastRenderedPageBreak/>
        <w:t>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 xml:space="preserve">Умножение и деление десятичных дробей (28 ч).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 xml:space="preserve">Умножение и деление десятичных дробей на натуральные числа. Умножение и деление десятичной дроби на десятичную дробь. Среднее арифметическое. </w:t>
      </w:r>
      <w:r w:rsidRPr="00676E82">
        <w:rPr>
          <w:rFonts w:ascii="Times New Roman" w:hAnsi="Times New Roman"/>
          <w:lang w:eastAsia="ru-RU"/>
        </w:rPr>
        <w:t xml:space="preserve"> Решение текстовых задач.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выработать умения умножать и делить десятичные дроби, выполнять задания на все действия с натуральными числами и десятичными дробями. 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967622" w:rsidRPr="00676E82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eastAsia="ru-RU"/>
        </w:rPr>
      </w:pPr>
      <w:r w:rsidRPr="00676E82">
        <w:rPr>
          <w:rFonts w:ascii="Times New Roman" w:hAnsi="Times New Roman"/>
          <w:b/>
          <w:bCs/>
          <w:u w:val="single"/>
          <w:lang w:eastAsia="ru-RU"/>
        </w:rPr>
        <w:t>Инструменты для вычислений и измерений (20 ч).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Микрокалькулятор. Проценты. Угол, измерение и построение углов. Чертежный треугольник, транспортир. Круговые диаграммы.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сформировать умения решать простейшие задачи на проценты, выполнять измерение и построение углов.</w:t>
      </w:r>
    </w:p>
    <w:p w:rsidR="00967622" w:rsidRPr="00676E82" w:rsidRDefault="00967622" w:rsidP="00A62BF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</w:t>
      </w:r>
      <w:proofErr w:type="gramStart"/>
      <w:r w:rsidRPr="00676E82">
        <w:rPr>
          <w:rFonts w:ascii="Times New Roman" w:eastAsia="Times New Roman" w:hAnsi="Times New Roman"/>
        </w:rPr>
        <w:t>обучающимся</w:t>
      </w:r>
      <w:proofErr w:type="gramEnd"/>
      <w:r w:rsidRPr="00676E82">
        <w:rPr>
          <w:rFonts w:ascii="Times New Roman" w:eastAsia="Times New Roman" w:hAnsi="Times New Roman"/>
        </w:rPr>
        <w:t xml:space="preserve">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967622" w:rsidRPr="00676E82" w:rsidRDefault="00967622" w:rsidP="00967622">
      <w:pPr>
        <w:pStyle w:val="af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676E82">
        <w:rPr>
          <w:b/>
          <w:bCs/>
          <w:sz w:val="22"/>
          <w:szCs w:val="22"/>
          <w:u w:val="single"/>
        </w:rPr>
        <w:t>Элементы логики, комбинаторики, статистики и теории вероятности(13ч)</w:t>
      </w:r>
    </w:p>
    <w:p w:rsidR="00967622" w:rsidRPr="00676E82" w:rsidRDefault="00967622" w:rsidP="00967622">
      <w:pPr>
        <w:pStyle w:val="af7"/>
        <w:shd w:val="clear" w:color="auto" w:fill="FFFFFF"/>
        <w:autoSpaceDE w:val="0"/>
        <w:autoSpaceDN w:val="0"/>
        <w:adjustRightInd w:val="0"/>
        <w:ind w:left="360"/>
        <w:jc w:val="both"/>
        <w:rPr>
          <w:bCs/>
          <w:sz w:val="22"/>
          <w:szCs w:val="22"/>
        </w:rPr>
      </w:pPr>
      <w:r w:rsidRPr="00676E82">
        <w:rPr>
          <w:bCs/>
          <w:sz w:val="22"/>
          <w:szCs w:val="22"/>
        </w:rPr>
        <w:t>Цел</w:t>
      </w:r>
      <w:proofErr w:type="gramStart"/>
      <w:r w:rsidRPr="00676E82">
        <w:rPr>
          <w:bCs/>
          <w:sz w:val="22"/>
          <w:szCs w:val="22"/>
        </w:rPr>
        <w:t>ь-</w:t>
      </w:r>
      <w:proofErr w:type="gramEnd"/>
      <w:r w:rsidRPr="00676E82">
        <w:rPr>
          <w:bCs/>
          <w:sz w:val="22"/>
          <w:szCs w:val="22"/>
        </w:rPr>
        <w:t xml:space="preserve"> показать вероятностный характер многих закономерностей и вывод ознакомить с элементами теории множеств. </w:t>
      </w:r>
    </w:p>
    <w:p w:rsidR="00967622" w:rsidRPr="00676E82" w:rsidRDefault="00967622" w:rsidP="00967622">
      <w:pPr>
        <w:pStyle w:val="af7"/>
        <w:shd w:val="clear" w:color="auto" w:fill="FFFFFF"/>
        <w:autoSpaceDE w:val="0"/>
        <w:autoSpaceDN w:val="0"/>
        <w:adjustRightInd w:val="0"/>
        <w:ind w:left="360"/>
        <w:jc w:val="both"/>
        <w:rPr>
          <w:bCs/>
          <w:sz w:val="22"/>
          <w:szCs w:val="22"/>
        </w:rPr>
      </w:pPr>
      <w:r w:rsidRPr="00676E82">
        <w:rPr>
          <w:bCs/>
          <w:sz w:val="22"/>
          <w:szCs w:val="22"/>
        </w:rPr>
        <w:t>Множество. Элемент множества, подмножество. Объединение  и пересечение множеств. Диаграммы Эйлера. Примеры решения комбинаторных задач: перебор вариантов, правило умножения. Понятие и примеры случайных событий. Частота событий, вероятность. Равновозможные события и подсчет их вероятности.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676E82">
        <w:rPr>
          <w:rFonts w:ascii="Times New Roman" w:eastAsia="Times New Roman" w:hAnsi="Times New Roman"/>
          <w:b/>
          <w:bCs/>
          <w:u w:val="single"/>
        </w:rPr>
        <w:t xml:space="preserve">11. Повторение. Решение задач </w:t>
      </w:r>
      <w:r w:rsidRPr="00676E82">
        <w:rPr>
          <w:rFonts w:ascii="Times New Roman" w:eastAsia="Times New Roman" w:hAnsi="Times New Roman"/>
          <w:b/>
          <w:u w:val="single"/>
        </w:rPr>
        <w:t xml:space="preserve">(17 ч). </w:t>
      </w:r>
    </w:p>
    <w:p w:rsidR="00967622" w:rsidRPr="00676E82" w:rsidRDefault="00967622" w:rsidP="00E87DAF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</w:rPr>
        <w:t>Цель</w:t>
      </w:r>
      <w:r w:rsidRPr="00676E82">
        <w:rPr>
          <w:rFonts w:ascii="Times New Roman" w:eastAsia="Times New Roman" w:hAnsi="Times New Roman"/>
        </w:rPr>
        <w:t>: Повторение, обобщение и систематизация знаний, умений и навыков за курс математики 5 класса.</w:t>
      </w:r>
    </w:p>
    <w:p w:rsidR="00E87DAF" w:rsidRDefault="00967622" w:rsidP="00E87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  <w:r w:rsidRPr="00676E82">
        <w:rPr>
          <w:rFonts w:ascii="Times New Roman" w:eastAsia="Times New Roman" w:hAnsi="Times New Roman"/>
        </w:rPr>
        <w:t xml:space="preserve">                          </w:t>
      </w:r>
      <w:r w:rsidRPr="00676E82">
        <w:rPr>
          <w:rFonts w:ascii="Times New Roman" w:eastAsia="Times New Roman" w:hAnsi="Times New Roman"/>
          <w:b/>
          <w:bCs/>
          <w:color w:val="000000"/>
        </w:rPr>
        <w:t xml:space="preserve">Требования к уровню подготовки </w:t>
      </w:r>
      <w:proofErr w:type="gramStart"/>
      <w:r w:rsidRPr="00676E82">
        <w:rPr>
          <w:rFonts w:ascii="Times New Roman" w:eastAsia="Times New Roman" w:hAnsi="Times New Roman"/>
          <w:b/>
          <w:bCs/>
          <w:color w:val="000000"/>
        </w:rPr>
        <w:t>обучающихся</w:t>
      </w:r>
      <w:proofErr w:type="gramEnd"/>
      <w:r w:rsidRPr="00676E82">
        <w:rPr>
          <w:rFonts w:ascii="Times New Roman" w:eastAsia="Times New Roman" w:hAnsi="Times New Roman"/>
          <w:b/>
          <w:bCs/>
          <w:color w:val="000000"/>
        </w:rPr>
        <w:t xml:space="preserve"> к окончанию 5 класса</w:t>
      </w:r>
    </w:p>
    <w:p w:rsidR="00967622" w:rsidRPr="00E87DAF" w:rsidRDefault="00967622" w:rsidP="00E87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  <w:r w:rsidRPr="00676E82">
        <w:rPr>
          <w:rFonts w:ascii="Times New Roman" w:eastAsia="Times New Roman" w:hAnsi="Times New Roman"/>
        </w:rPr>
        <w:t xml:space="preserve">В ходе преподавания математики в 5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676E82">
        <w:rPr>
          <w:rFonts w:ascii="Times New Roman" w:eastAsia="Times New Roman" w:hAnsi="Times New Roman"/>
          <w:iCs/>
        </w:rPr>
        <w:t xml:space="preserve">умениями </w:t>
      </w:r>
      <w:proofErr w:type="spellStart"/>
      <w:r w:rsidRPr="00676E82">
        <w:rPr>
          <w:rFonts w:ascii="Times New Roman" w:eastAsia="Times New Roman" w:hAnsi="Times New Roman"/>
          <w:iCs/>
        </w:rPr>
        <w:t>общеучебного</w:t>
      </w:r>
      <w:proofErr w:type="spellEnd"/>
      <w:r w:rsidRPr="00676E82">
        <w:rPr>
          <w:rFonts w:ascii="Times New Roman" w:eastAsia="Times New Roman" w:hAnsi="Times New Roman"/>
          <w:iCs/>
        </w:rPr>
        <w:t xml:space="preserve"> характера</w:t>
      </w:r>
      <w:r w:rsidRPr="00676E82">
        <w:rPr>
          <w:rFonts w:ascii="Times New Roman" w:eastAsia="Times New Roman" w:hAnsi="Times New Roman"/>
          <w:i/>
          <w:iCs/>
        </w:rPr>
        <w:t xml:space="preserve">, </w:t>
      </w:r>
      <w:r w:rsidRPr="00676E82">
        <w:rPr>
          <w:rFonts w:ascii="Times New Roman" w:eastAsia="Times New Roman" w:hAnsi="Times New Roman"/>
        </w:rPr>
        <w:t xml:space="preserve">разнообразными </w:t>
      </w:r>
      <w:r w:rsidRPr="00676E82">
        <w:rPr>
          <w:rFonts w:ascii="Times New Roman" w:eastAsia="Times New Roman" w:hAnsi="Times New Roman"/>
          <w:iCs/>
        </w:rPr>
        <w:t>способами деятельности</w:t>
      </w:r>
      <w:r w:rsidRPr="00676E82">
        <w:rPr>
          <w:rFonts w:ascii="Times New Roman" w:eastAsia="Times New Roman" w:hAnsi="Times New Roman"/>
          <w:i/>
          <w:iCs/>
        </w:rPr>
        <w:t xml:space="preserve">, </w:t>
      </w:r>
      <w:r w:rsidRPr="00676E82">
        <w:rPr>
          <w:rFonts w:ascii="Times New Roman" w:eastAsia="Times New Roman" w:hAnsi="Times New Roman"/>
        </w:rPr>
        <w:t>приобретали опыт:</w:t>
      </w:r>
    </w:p>
    <w:p w:rsidR="00967622" w:rsidRPr="00676E82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967622" w:rsidRPr="00676E82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67622" w:rsidRPr="00676E82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lastRenderedPageBreak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67622" w:rsidRPr="00676E82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67622" w:rsidRPr="00676E82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проведения доказательных рассуждений, аргументации, выдвижения гипотез и их обоснования;</w:t>
      </w:r>
    </w:p>
    <w:p w:rsidR="00967622" w:rsidRPr="00676E82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967622" w:rsidRPr="00676E82" w:rsidRDefault="00967622" w:rsidP="00967622">
      <w:pPr>
        <w:spacing w:after="0" w:line="240" w:lineRule="auto"/>
        <w:jc w:val="both"/>
        <w:rPr>
          <w:rFonts w:ascii="Times New Roman" w:eastAsia="Times New Roman" w:hAnsi="Times New Roman"/>
          <w:u w:val="single"/>
        </w:rPr>
      </w:pPr>
    </w:p>
    <w:p w:rsidR="00967622" w:rsidRPr="00676E82" w:rsidRDefault="00967622" w:rsidP="00967622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Программа обеспечивает достижение </w:t>
      </w:r>
      <w:proofErr w:type="gramStart"/>
      <w:r w:rsidRPr="00676E82">
        <w:rPr>
          <w:rFonts w:ascii="Times New Roman" w:eastAsia="Times New Roman" w:hAnsi="Times New Roman"/>
        </w:rPr>
        <w:t>обучающимися</w:t>
      </w:r>
      <w:proofErr w:type="gramEnd"/>
      <w:r w:rsidRPr="00676E82">
        <w:rPr>
          <w:rFonts w:ascii="Times New Roman" w:eastAsia="Times New Roman" w:hAnsi="Times New Roman"/>
        </w:rPr>
        <w:t xml:space="preserve"> следующих личностных,  </w:t>
      </w:r>
      <w:proofErr w:type="spellStart"/>
      <w:r w:rsidRPr="00676E82">
        <w:rPr>
          <w:rFonts w:ascii="Times New Roman" w:eastAsia="Times New Roman" w:hAnsi="Times New Roman"/>
        </w:rPr>
        <w:t>метапредметных</w:t>
      </w:r>
      <w:proofErr w:type="spellEnd"/>
      <w:r w:rsidRPr="00676E82">
        <w:rPr>
          <w:rFonts w:ascii="Times New Roman" w:eastAsia="Times New Roman" w:hAnsi="Times New Roman"/>
        </w:rPr>
        <w:t xml:space="preserve"> и предметных результатов.</w:t>
      </w:r>
    </w:p>
    <w:p w:rsidR="00967622" w:rsidRPr="00676E82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</w:p>
    <w:p w:rsidR="00967622" w:rsidRPr="00676E82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  <w:r w:rsidRPr="00676E82">
        <w:rPr>
          <w:rFonts w:ascii="Times New Roman" w:eastAsia="Times New Roman" w:hAnsi="Times New Roman"/>
          <w:b/>
        </w:rPr>
        <w:t>Личностные результаты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u w:val="single"/>
          <w:lang w:eastAsia="ru-RU"/>
        </w:rPr>
      </w:pPr>
      <w:r w:rsidRPr="00676E82">
        <w:rPr>
          <w:rFonts w:ascii="Times New Roman" w:hAnsi="Times New Roman"/>
          <w:bCs/>
          <w:i/>
          <w:color w:val="000000"/>
          <w:u w:val="single"/>
          <w:lang w:eastAsia="ru-RU"/>
        </w:rPr>
        <w:t>Личностным результатом изучения предмета является формирование следующих умений и качеств: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Чувство гордости за свою Родину;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Целостное восприятие окружающего мира.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color w:val="000000"/>
          <w:lang w:eastAsia="ru-RU"/>
        </w:rPr>
        <w:t>Рефлексивную самооценку, умение анализировать свои действия и управлять ими.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76E82">
        <w:rPr>
          <w:rFonts w:ascii="Times New Roman" w:hAnsi="Times New Roman"/>
          <w:lang w:eastAsia="ru-RU"/>
        </w:rPr>
        <w:t xml:space="preserve">Навыки сотрудничества </w:t>
      </w:r>
      <w:proofErr w:type="gramStart"/>
      <w:r w:rsidRPr="00676E82">
        <w:rPr>
          <w:rFonts w:ascii="Times New Roman" w:hAnsi="Times New Roman"/>
          <w:lang w:eastAsia="ru-RU"/>
        </w:rPr>
        <w:t>со</w:t>
      </w:r>
      <w:proofErr w:type="gramEnd"/>
      <w:r w:rsidRPr="00676E82">
        <w:rPr>
          <w:rFonts w:ascii="Times New Roman" w:hAnsi="Times New Roman"/>
          <w:lang w:eastAsia="ru-RU"/>
        </w:rPr>
        <w:t xml:space="preserve"> взрослыми и сверстниками.</w:t>
      </w:r>
    </w:p>
    <w:p w:rsidR="00967622" w:rsidRPr="00676E82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676E82">
        <w:rPr>
          <w:rFonts w:ascii="Times New Roman" w:hAnsi="Times New Roman"/>
          <w:lang w:eastAsia="ru-RU"/>
        </w:rPr>
        <w:t>Установку на</w:t>
      </w:r>
      <w:r w:rsidRPr="00676E82">
        <w:rPr>
          <w:rFonts w:ascii="Times New Roman" w:hAnsi="Times New Roman"/>
          <w:color w:val="FF0000"/>
          <w:lang w:eastAsia="ru-RU"/>
        </w:rPr>
        <w:t xml:space="preserve"> </w:t>
      </w:r>
      <w:r w:rsidRPr="00676E82">
        <w:rPr>
          <w:rFonts w:ascii="Times New Roman" w:hAnsi="Times New Roman"/>
          <w:lang w:eastAsia="ru-RU"/>
        </w:rPr>
        <w:t xml:space="preserve">здоровый образ жизни, </w:t>
      </w:r>
      <w:r w:rsidRPr="00676E82">
        <w:rPr>
          <w:rFonts w:ascii="Times New Roman" w:hAnsi="Times New Roman"/>
          <w:color w:val="000000"/>
          <w:lang w:eastAsia="ru-RU"/>
        </w:rPr>
        <w:t>наличие мотивации к творческому труду, к работе на результат.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Независимость и критичность мышления.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 Воля и настойчивость в достижении цели.</w:t>
      </w:r>
    </w:p>
    <w:p w:rsidR="006672E1" w:rsidRPr="00676E82" w:rsidRDefault="006672E1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</w:rPr>
      </w:pPr>
    </w:p>
    <w:p w:rsidR="00967622" w:rsidRPr="00676E82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</w:p>
    <w:p w:rsidR="00967622" w:rsidRPr="00676E82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  <w:proofErr w:type="spellStart"/>
      <w:r w:rsidRPr="00676E82">
        <w:rPr>
          <w:rFonts w:ascii="Times New Roman" w:eastAsia="Times New Roman" w:hAnsi="Times New Roman"/>
          <w:b/>
        </w:rPr>
        <w:t>Метапредметные</w:t>
      </w:r>
      <w:proofErr w:type="spellEnd"/>
      <w:r w:rsidRPr="00676E82">
        <w:rPr>
          <w:rFonts w:ascii="Times New Roman" w:eastAsia="Times New Roman" w:hAnsi="Times New Roman"/>
          <w:b/>
        </w:rPr>
        <w:t xml:space="preserve"> результаты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bCs/>
          <w:i/>
          <w:color w:val="000000"/>
          <w:u w:val="single"/>
        </w:rPr>
      </w:pPr>
      <w:proofErr w:type="spellStart"/>
      <w:r w:rsidRPr="00676E82">
        <w:rPr>
          <w:rFonts w:ascii="Times New Roman" w:eastAsia="Times New Roman" w:hAnsi="Times New Roman"/>
          <w:bCs/>
          <w:i/>
          <w:color w:val="000000"/>
          <w:u w:val="single"/>
        </w:rPr>
        <w:t>Метапредметным</w:t>
      </w:r>
      <w:proofErr w:type="spellEnd"/>
      <w:r w:rsidRPr="00676E82">
        <w:rPr>
          <w:rFonts w:ascii="Times New Roman" w:eastAsia="Times New Roman" w:hAnsi="Times New Roman"/>
          <w:bCs/>
          <w:i/>
          <w:color w:val="000000"/>
          <w:u w:val="single"/>
        </w:rPr>
        <w:t xml:space="preserve"> результатом изучения курса является формирование универсальных учебных действий (УУД).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u w:val="single"/>
        </w:rPr>
      </w:pPr>
      <w:r w:rsidRPr="00676E82">
        <w:rPr>
          <w:rFonts w:ascii="Times New Roman" w:eastAsia="Times New Roman" w:hAnsi="Times New Roman"/>
          <w:b/>
          <w:bCs/>
          <w:i/>
          <w:iCs/>
          <w:color w:val="000000"/>
          <w:u w:val="single"/>
        </w:rPr>
        <w:t xml:space="preserve">Регулятивные УУД: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самостоятельно обнаруживать и формулировать учебную проблему, определять цель УД;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 xml:space="preserve">•  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676E82">
        <w:rPr>
          <w:rFonts w:ascii="Times New Roman" w:eastAsia="Times New Roman" w:hAnsi="Times New Roman"/>
          <w:color w:val="000000"/>
        </w:rPr>
        <w:t>из</w:t>
      </w:r>
      <w:proofErr w:type="gramEnd"/>
      <w:r w:rsidRPr="00676E82">
        <w:rPr>
          <w:rFonts w:ascii="Times New Roman" w:eastAsia="Times New Roman" w:hAnsi="Times New Roman"/>
          <w:color w:val="000000"/>
        </w:rPr>
        <w:t xml:space="preserve"> предложенных, а также искать их самостоятельно;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составлять (индивидуально или в группе) план решения проблемы (выполнения проекта);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967622" w:rsidRPr="00676E82" w:rsidRDefault="00967622" w:rsidP="00967622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 в диалоге с учителем совершенствовать самостоятельно выбранные критерии оценки.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u w:val="single"/>
        </w:rPr>
      </w:pPr>
      <w:r w:rsidRPr="00676E82">
        <w:rPr>
          <w:rFonts w:ascii="Times New Roman" w:eastAsia="Times New Roman" w:hAnsi="Times New Roman"/>
          <w:b/>
          <w:bCs/>
          <w:i/>
          <w:iCs/>
          <w:color w:val="000000"/>
          <w:u w:val="single"/>
        </w:rPr>
        <w:t>Познавательные УУД: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  <w:iCs/>
          <w:color w:val="000000"/>
        </w:rPr>
        <w:t xml:space="preserve">•  </w:t>
      </w:r>
      <w:r w:rsidRPr="00676E82">
        <w:rPr>
          <w:rFonts w:ascii="Times New Roman" w:eastAsia="Times New Roman" w:hAnsi="Times New Roman"/>
          <w:color w:val="000000"/>
        </w:rPr>
        <w:t>проводить наблюдение и эксперимент под руководством учителя;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осуществлять расширенный поиск информации с использованием ресурсов библиотек и Интернета;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lastRenderedPageBreak/>
        <w:t>• осуществлять выбор наиболее эффективных способов решения задач в зависимости от конкретных условий;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анализировать, сравнивать, классифицировать и обобщать факты и явления;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давать определения понятиям.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u w:val="single"/>
        </w:rPr>
      </w:pPr>
      <w:r w:rsidRPr="00676E82">
        <w:rPr>
          <w:rFonts w:ascii="Times New Roman" w:eastAsia="Times New Roman" w:hAnsi="Times New Roman"/>
          <w:color w:val="000000"/>
          <w:u w:val="single"/>
        </w:rPr>
        <w:t xml:space="preserve"> </w:t>
      </w:r>
      <w:r w:rsidRPr="00676E82">
        <w:rPr>
          <w:rFonts w:ascii="Times New Roman" w:eastAsia="Times New Roman" w:hAnsi="Times New Roman"/>
          <w:b/>
          <w:bCs/>
          <w:i/>
          <w:iCs/>
          <w:color w:val="000000"/>
          <w:u w:val="single"/>
        </w:rPr>
        <w:t>Коммуникативные УУД: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  <w:iCs/>
          <w:color w:val="000000"/>
        </w:rPr>
        <w:t xml:space="preserve">• </w:t>
      </w:r>
      <w:r w:rsidRPr="00676E82">
        <w:rPr>
          <w:rFonts w:ascii="Times New Roman" w:eastAsia="Times New Roman" w:hAnsi="Times New Roman"/>
          <w:color w:val="000000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в дискуссии уметь выдвинуть аргументы и контраргументы;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 xml:space="preserve">•  учиться </w:t>
      </w:r>
      <w:proofErr w:type="gramStart"/>
      <w:r w:rsidRPr="00676E82">
        <w:rPr>
          <w:rFonts w:ascii="Times New Roman" w:eastAsia="Times New Roman" w:hAnsi="Times New Roman"/>
          <w:color w:val="000000"/>
        </w:rPr>
        <w:t>критично</w:t>
      </w:r>
      <w:proofErr w:type="gramEnd"/>
      <w:r w:rsidRPr="00676E82">
        <w:rPr>
          <w:rFonts w:ascii="Times New Roman" w:eastAsia="Times New Roman" w:hAnsi="Times New Roman"/>
          <w:color w:val="000000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proofErr w:type="gramStart"/>
      <w:r w:rsidRPr="00676E82">
        <w:rPr>
          <w:rFonts w:ascii="Times New Roman" w:eastAsia="Times New Roman" w:hAnsi="Times New Roman"/>
          <w:color w:val="000000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  <w:proofErr w:type="gramEnd"/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</w:rPr>
      </w:pPr>
      <w:r w:rsidRPr="00676E82">
        <w:rPr>
          <w:rFonts w:ascii="Times New Roman" w:eastAsia="Times New Roman" w:hAnsi="Times New Roman"/>
          <w:b/>
          <w:color w:val="000000"/>
        </w:rPr>
        <w:t>Предметные результаты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u w:val="single"/>
        </w:rPr>
      </w:pPr>
      <w:r w:rsidRPr="00676E82">
        <w:rPr>
          <w:rFonts w:ascii="Times New Roman" w:eastAsia="Times New Roman" w:hAnsi="Times New Roman"/>
          <w:color w:val="000000"/>
        </w:rPr>
        <w:t xml:space="preserve"> </w:t>
      </w:r>
      <w:r w:rsidRPr="00676E82">
        <w:rPr>
          <w:rFonts w:ascii="Times New Roman" w:eastAsia="Times New Roman" w:hAnsi="Times New Roman"/>
          <w:bCs/>
          <w:i/>
          <w:color w:val="000000"/>
          <w:u w:val="single"/>
        </w:rPr>
        <w:t>Предметным результатом</w:t>
      </w:r>
      <w:r w:rsidRPr="00676E82">
        <w:rPr>
          <w:rFonts w:ascii="Times New Roman" w:eastAsia="Times New Roman" w:hAnsi="Times New Roman"/>
          <w:b/>
          <w:bCs/>
          <w:i/>
          <w:color w:val="000000"/>
          <w:u w:val="single"/>
        </w:rPr>
        <w:t xml:space="preserve"> </w:t>
      </w:r>
      <w:r w:rsidRPr="00676E82">
        <w:rPr>
          <w:rFonts w:ascii="Times New Roman" w:eastAsia="Times New Roman" w:hAnsi="Times New Roman"/>
          <w:i/>
          <w:color w:val="000000"/>
          <w:u w:val="single"/>
        </w:rPr>
        <w:t xml:space="preserve">изучения курса является </w:t>
      </w:r>
      <w:proofErr w:type="spellStart"/>
      <w:r w:rsidRPr="00676E82">
        <w:rPr>
          <w:rFonts w:ascii="Times New Roman" w:eastAsia="Times New Roman" w:hAnsi="Times New Roman"/>
          <w:i/>
          <w:color w:val="000000"/>
          <w:u w:val="single"/>
        </w:rPr>
        <w:t>сформированность</w:t>
      </w:r>
      <w:proofErr w:type="spellEnd"/>
      <w:r w:rsidRPr="00676E82">
        <w:rPr>
          <w:rFonts w:ascii="Times New Roman" w:eastAsia="Times New Roman" w:hAnsi="Times New Roman"/>
          <w:i/>
          <w:color w:val="000000"/>
          <w:u w:val="single"/>
        </w:rPr>
        <w:t xml:space="preserve"> следующих умений: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</w:rPr>
      </w:pPr>
      <w:r w:rsidRPr="00676E82">
        <w:rPr>
          <w:rFonts w:ascii="Times New Roman" w:eastAsia="Times New Roman" w:hAnsi="Times New Roman"/>
          <w:b/>
          <w:bCs/>
          <w:i/>
          <w:color w:val="000000"/>
        </w:rPr>
        <w:t>Предметная область «Арифметика»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proofErr w:type="gramStart"/>
      <w:r w:rsidRPr="00676E82">
        <w:rPr>
          <w:rFonts w:ascii="Times New Roman" w:eastAsia="Times New Roman" w:hAnsi="Times New Roman"/>
          <w:color w:val="000000"/>
        </w:rPr>
        <w:t>• выполнять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</w:t>
      </w:r>
      <w:proofErr w:type="gramEnd"/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 xml:space="preserve"> • 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проценты — в виде дроби и дробь - в виде процентов;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находить значения числовых выражений, содержащих целые числа и десятичные дроби;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округлять целые и десятичные дроби, выполнять оценку числовых выражений;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 xml:space="preserve">•  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 xml:space="preserve">  •  решать текстовые задачи, включая задачи, связанные с дробями и процентами.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 xml:space="preserve">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u w:val="single"/>
        </w:rPr>
      </w:pPr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для</w:t>
      </w:r>
      <w:proofErr w:type="gramEnd"/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: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  <w:iCs/>
          <w:color w:val="000000"/>
        </w:rPr>
        <w:t xml:space="preserve">• </w:t>
      </w:r>
      <w:r w:rsidRPr="00676E82">
        <w:rPr>
          <w:rFonts w:ascii="Times New Roman" w:eastAsia="Times New Roman" w:hAnsi="Times New Roman"/>
          <w:color w:val="000000"/>
        </w:rPr>
        <w:t>решения несложных практических расчетных</w:t>
      </w:r>
      <w:r w:rsidRPr="00676E82">
        <w:rPr>
          <w:rFonts w:ascii="Times New Roman" w:eastAsia="Times New Roman" w:hAnsi="Times New Roman"/>
        </w:rPr>
        <w:t xml:space="preserve"> </w:t>
      </w:r>
      <w:r w:rsidRPr="00676E82">
        <w:rPr>
          <w:rFonts w:ascii="Times New Roman" w:eastAsia="Times New Roman" w:hAnsi="Times New Roman"/>
          <w:color w:val="000000"/>
        </w:rPr>
        <w:t>задач, в том числе с использованием при необходимости справочных материалов, калькулятора;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устной прикидки и оценки результата вычислений; проверки результата вычисления с использованием различных приемов;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 xml:space="preserve">• 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</w:rPr>
      </w:pPr>
      <w:r w:rsidRPr="00676E82">
        <w:rPr>
          <w:rFonts w:ascii="Times New Roman" w:eastAsia="Times New Roman" w:hAnsi="Times New Roman"/>
          <w:b/>
          <w:bCs/>
          <w:i/>
          <w:color w:val="000000"/>
        </w:rPr>
        <w:t>Предметная область «Алгебра»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переводить условия задачи на математический   язык;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 использовать методы работы с простейшими математическими моделями;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осуществлять в выражениях и формулах числовые подстановки и выполнять соответствующие вычисления;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изображать числа точками на координатном луче;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 xml:space="preserve">• определять координаты точки на координатном луче;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lastRenderedPageBreak/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решать текстовые задачи алгебраическим методом.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u w:val="single"/>
        </w:rPr>
      </w:pPr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Использовать приобретенные знания и умения</w:t>
      </w:r>
      <w:r w:rsidRPr="00676E82">
        <w:rPr>
          <w:rFonts w:ascii="Times New Roman" w:eastAsia="Times New Roman" w:hAnsi="Times New Roman"/>
          <w:u w:val="single"/>
        </w:rPr>
        <w:t xml:space="preserve"> </w:t>
      </w:r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 xml:space="preserve">в практической деятельности и повседневной жизни </w:t>
      </w:r>
      <w:proofErr w:type="gramStart"/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для</w:t>
      </w:r>
      <w:proofErr w:type="gramEnd"/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: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i/>
          <w:iCs/>
          <w:color w:val="000000"/>
        </w:rPr>
        <w:t xml:space="preserve"> </w:t>
      </w:r>
      <w:r w:rsidRPr="00676E82">
        <w:rPr>
          <w:rFonts w:ascii="Times New Roman" w:eastAsia="Times New Roman" w:hAnsi="Times New Roman"/>
          <w:color w:val="000000"/>
        </w:rPr>
        <w:t>выполнения расчетов по формулам, составления формул, выражающих зависимости между реальными величинами.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</w:rPr>
      </w:pPr>
      <w:r w:rsidRPr="00676E82">
        <w:rPr>
          <w:rFonts w:ascii="Times New Roman" w:eastAsia="Times New Roman" w:hAnsi="Times New Roman"/>
          <w:b/>
          <w:bCs/>
          <w:i/>
          <w:color w:val="000000"/>
        </w:rPr>
        <w:t>Предметная область «Геометрия»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пользоваться геометрическим языком для описания предметов окружающего мира;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распознавать и изображать геометрические фигуры, различать их взаимное расположение;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распознавать на чертежах, моделях и в окружающей обстановке основные пространственные тела;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color w:val="000000"/>
        </w:rPr>
        <w:t>•  в простейших случаях строить развертки пространственных тел;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 xml:space="preserve">•  вычислять площади, периметры, объемы простейших геометрических фигур (тел) по формулам. 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u w:val="single"/>
        </w:rPr>
      </w:pPr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для</w:t>
      </w:r>
      <w:proofErr w:type="gramEnd"/>
      <w:r w:rsidRPr="00676E82">
        <w:rPr>
          <w:rFonts w:ascii="Times New Roman" w:eastAsia="Times New Roman" w:hAnsi="Times New Roman"/>
          <w:bCs/>
          <w:i/>
          <w:iCs/>
          <w:color w:val="000000"/>
          <w:u w:val="single"/>
        </w:rPr>
        <w:t>: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i/>
          <w:iCs/>
          <w:color w:val="000000"/>
        </w:rPr>
        <w:t xml:space="preserve">• </w:t>
      </w:r>
      <w:r w:rsidRPr="00676E82">
        <w:rPr>
          <w:rFonts w:ascii="Times New Roman" w:eastAsia="Times New Roman" w:hAnsi="Times New Roman"/>
          <w:color w:val="000000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967622" w:rsidRPr="00676E8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676E82">
        <w:rPr>
          <w:rFonts w:ascii="Times New Roman" w:eastAsia="Times New Roman" w:hAnsi="Times New Roman"/>
          <w:color w:val="000000"/>
        </w:rPr>
        <w:t>•  построений геометрическими инструментами (линейка, угольник, циркуль, транспортир)</w:t>
      </w:r>
    </w:p>
    <w:p w:rsidR="005B6E40" w:rsidRPr="00676E82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</w:p>
    <w:p w:rsidR="00E2401D" w:rsidRPr="00676E82" w:rsidRDefault="00E2401D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</w:p>
    <w:p w:rsidR="00967622" w:rsidRPr="00676E82" w:rsidRDefault="00967622" w:rsidP="0096762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</w:rPr>
      </w:pPr>
      <w:r w:rsidRPr="00676E82">
        <w:rPr>
          <w:rFonts w:ascii="Times New Roman" w:eastAsia="Times New Roman" w:hAnsi="Times New Roman"/>
          <w:b/>
          <w:i/>
        </w:rPr>
        <w:t>Критерии и нормы оценки знаний,  умений и навыков, обучающихся по математике</w:t>
      </w:r>
    </w:p>
    <w:p w:rsidR="00967622" w:rsidRPr="00676E82" w:rsidRDefault="00967622" w:rsidP="00967622">
      <w:pPr>
        <w:numPr>
          <w:ilvl w:val="1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</w:rPr>
      </w:pPr>
      <w:r w:rsidRPr="00676E82">
        <w:rPr>
          <w:rFonts w:ascii="Times New Roman" w:eastAsia="Times New Roman" w:hAnsi="Times New Roman"/>
          <w:b/>
          <w:i/>
          <w:u w:val="single"/>
        </w:rPr>
        <w:t>Оценка письменных контрольных работ обучающихся по математике</w:t>
      </w:r>
      <w:r w:rsidRPr="00676E82">
        <w:rPr>
          <w:rFonts w:ascii="Times New Roman" w:eastAsia="Times New Roman" w:hAnsi="Times New Roman"/>
          <w:i/>
        </w:rPr>
        <w:t>.</w:t>
      </w:r>
    </w:p>
    <w:p w:rsidR="00967622" w:rsidRPr="00676E82" w:rsidRDefault="00967622" w:rsidP="0096762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 xml:space="preserve">Ответ оценивается </w:t>
      </w:r>
      <w:r w:rsidRPr="00676E82">
        <w:rPr>
          <w:rFonts w:ascii="Times New Roman" w:eastAsia="Times New Roman" w:hAnsi="Times New Roman"/>
          <w:b/>
          <w:bCs/>
          <w:iCs/>
        </w:rPr>
        <w:t xml:space="preserve">отметкой «5», </w:t>
      </w:r>
      <w:r w:rsidRPr="00676E82">
        <w:rPr>
          <w:rFonts w:ascii="Times New Roman" w:eastAsia="Times New Roman" w:hAnsi="Times New Roman"/>
          <w:bCs/>
          <w:iCs/>
        </w:rPr>
        <w:t xml:space="preserve">если: 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работа выполнена полностью;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в </w:t>
      </w:r>
      <w:proofErr w:type="gramStart"/>
      <w:r w:rsidRPr="00676E82">
        <w:rPr>
          <w:rFonts w:ascii="Times New Roman" w:eastAsia="Times New Roman" w:hAnsi="Times New Roman"/>
        </w:rPr>
        <w:t>логических рассуждениях</w:t>
      </w:r>
      <w:proofErr w:type="gramEnd"/>
      <w:r w:rsidRPr="00676E82">
        <w:rPr>
          <w:rFonts w:ascii="Times New Roman" w:eastAsia="Times New Roman" w:hAnsi="Times New Roman"/>
        </w:rPr>
        <w:t xml:space="preserve"> и обосновании решения нет пробелов и ошибок;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967622" w:rsidRPr="00676E82" w:rsidRDefault="00967622" w:rsidP="0096762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Cs/>
        </w:rPr>
      </w:pPr>
      <w:r w:rsidRPr="00676E82">
        <w:rPr>
          <w:rFonts w:ascii="Times New Roman" w:eastAsia="Times New Roman" w:hAnsi="Times New Roman"/>
          <w:b/>
        </w:rPr>
        <w:t>Отметка «4»</w:t>
      </w:r>
      <w:r w:rsidRPr="00676E82">
        <w:rPr>
          <w:rFonts w:ascii="Times New Roman" w:eastAsia="Times New Roman" w:hAnsi="Times New Roman"/>
        </w:rPr>
        <w:t xml:space="preserve"> ставится в следующих случаях: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967622" w:rsidRPr="00676E82" w:rsidRDefault="00967622" w:rsidP="0096762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</w:rPr>
        <w:t>Отметка «3»</w:t>
      </w:r>
      <w:r w:rsidRPr="00676E82">
        <w:rPr>
          <w:rFonts w:ascii="Times New Roman" w:eastAsia="Times New Roman" w:hAnsi="Times New Roman"/>
        </w:rPr>
        <w:t xml:space="preserve"> ставится, если: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</w:rPr>
      </w:pPr>
      <w:r w:rsidRPr="00676E82">
        <w:rPr>
          <w:rFonts w:ascii="Times New Roman" w:eastAsia="Times New Roman" w:hAnsi="Times New Roman"/>
          <w:bCs/>
          <w:iCs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676E82">
        <w:rPr>
          <w:rFonts w:ascii="Times New Roman" w:eastAsia="Times New Roman" w:hAnsi="Times New Roman"/>
          <w:bCs/>
          <w:iCs/>
        </w:rPr>
        <w:t>обучающийся</w:t>
      </w:r>
      <w:proofErr w:type="gramEnd"/>
      <w:r w:rsidRPr="00676E82">
        <w:rPr>
          <w:rFonts w:ascii="Times New Roman" w:eastAsia="Times New Roman" w:hAnsi="Times New Roman"/>
          <w:bCs/>
          <w:iCs/>
        </w:rPr>
        <w:t xml:space="preserve"> обладает обязательными умениями по проверяемой теме.</w:t>
      </w:r>
    </w:p>
    <w:p w:rsidR="00967622" w:rsidRPr="00676E82" w:rsidRDefault="00967622" w:rsidP="0096762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</w:rPr>
        <w:t>Отметка «2»</w:t>
      </w:r>
      <w:r w:rsidRPr="00676E82">
        <w:rPr>
          <w:rFonts w:ascii="Times New Roman" w:eastAsia="Times New Roman" w:hAnsi="Times New Roman"/>
        </w:rPr>
        <w:t xml:space="preserve"> ставится, если:</w:t>
      </w:r>
    </w:p>
    <w:p w:rsidR="00967622" w:rsidRPr="00676E82" w:rsidRDefault="00E87DAF" w:rsidP="00E87DA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  <w:r>
        <w:rPr>
          <w:rFonts w:ascii="Times New Roman" w:eastAsia="Times New Roman" w:hAnsi="Times New Roman"/>
          <w:bCs/>
          <w:iCs/>
        </w:rPr>
        <w:t xml:space="preserve">             </w:t>
      </w:r>
      <w:r w:rsidR="00967622" w:rsidRPr="00676E82">
        <w:rPr>
          <w:rFonts w:ascii="Times New Roman" w:eastAsia="Times New Roman" w:hAnsi="Times New Roman"/>
          <w:bCs/>
          <w:iCs/>
        </w:rPr>
        <w:t xml:space="preserve">допущены существенные ошибки, показавшие, что </w:t>
      </w:r>
      <w:proofErr w:type="gramStart"/>
      <w:r w:rsidR="00967622" w:rsidRPr="00676E82">
        <w:rPr>
          <w:rFonts w:ascii="Times New Roman" w:eastAsia="Times New Roman" w:hAnsi="Times New Roman"/>
          <w:bCs/>
          <w:iCs/>
        </w:rPr>
        <w:t>обучающийся</w:t>
      </w:r>
      <w:proofErr w:type="gramEnd"/>
      <w:r w:rsidR="00967622" w:rsidRPr="00676E82">
        <w:rPr>
          <w:rFonts w:ascii="Times New Roman" w:eastAsia="Times New Roman" w:hAnsi="Times New Roman"/>
          <w:bCs/>
          <w:iCs/>
        </w:rPr>
        <w:t xml:space="preserve"> не обладает обязательными умениями по данной теме в полной мере. </w:t>
      </w:r>
    </w:p>
    <w:p w:rsidR="00967622" w:rsidRPr="00676E82" w:rsidRDefault="00967622" w:rsidP="00967622">
      <w:pPr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Cs/>
          <w:iCs/>
        </w:rPr>
        <w:lastRenderedPageBreak/>
        <w:t xml:space="preserve"> </w:t>
      </w:r>
    </w:p>
    <w:p w:rsidR="00967622" w:rsidRPr="00676E82" w:rsidRDefault="00967622" w:rsidP="0096762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u w:val="single"/>
        </w:rPr>
      </w:pPr>
      <w:r w:rsidRPr="00676E82">
        <w:rPr>
          <w:rFonts w:ascii="Times New Roman" w:eastAsia="Times New Roman" w:hAnsi="Times New Roman"/>
          <w:b/>
          <w:u w:val="single"/>
        </w:rPr>
        <w:t xml:space="preserve">2.       </w:t>
      </w:r>
      <w:r w:rsidRPr="00676E82">
        <w:rPr>
          <w:rFonts w:ascii="Times New Roman" w:eastAsia="Times New Roman" w:hAnsi="Times New Roman"/>
          <w:b/>
          <w:i/>
          <w:u w:val="single"/>
        </w:rPr>
        <w:t>Оценка устных ответов обучающихся по математике</w:t>
      </w:r>
    </w:p>
    <w:p w:rsidR="00967622" w:rsidRPr="00676E82" w:rsidRDefault="00E87DAF" w:rsidP="0096762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  <w:r>
        <w:rPr>
          <w:rFonts w:ascii="Times New Roman" w:eastAsia="Times New Roman" w:hAnsi="Times New Roman"/>
          <w:bCs/>
          <w:iCs/>
        </w:rPr>
        <w:t xml:space="preserve">            </w:t>
      </w:r>
      <w:r w:rsidR="00967622" w:rsidRPr="00676E82">
        <w:rPr>
          <w:rFonts w:ascii="Times New Roman" w:eastAsia="Times New Roman" w:hAnsi="Times New Roman"/>
          <w:bCs/>
          <w:iCs/>
        </w:rPr>
        <w:t xml:space="preserve">Ответ оценивается </w:t>
      </w:r>
      <w:r w:rsidR="00967622" w:rsidRPr="00676E82">
        <w:rPr>
          <w:rFonts w:ascii="Times New Roman" w:eastAsia="Times New Roman" w:hAnsi="Times New Roman"/>
          <w:b/>
          <w:bCs/>
          <w:iCs/>
          <w:u w:val="single"/>
        </w:rPr>
        <w:t>отметкой «5»,</w:t>
      </w:r>
      <w:r w:rsidR="00967622" w:rsidRPr="00676E82">
        <w:rPr>
          <w:rFonts w:ascii="Times New Roman" w:eastAsia="Times New Roman" w:hAnsi="Times New Roman"/>
          <w:bCs/>
          <w:iCs/>
        </w:rPr>
        <w:t xml:space="preserve"> если ученик: 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полно раскрыл содержание материала в объеме, предусмотренном программой и учебником;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правильно выполнил рисунки, чертежи, графики, сопутствующие ответу;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 xml:space="preserve">продемонстрировал знание теории ранее изученных сопутствующих тем,  </w:t>
      </w:r>
      <w:proofErr w:type="spellStart"/>
      <w:r w:rsidRPr="00676E82">
        <w:rPr>
          <w:rFonts w:ascii="Times New Roman" w:eastAsia="Times New Roman" w:hAnsi="Times New Roman"/>
        </w:rPr>
        <w:t>сформированность</w:t>
      </w:r>
      <w:proofErr w:type="spellEnd"/>
      <w:r w:rsidRPr="00676E82">
        <w:rPr>
          <w:rFonts w:ascii="Times New Roman" w:eastAsia="Times New Roman" w:hAnsi="Times New Roman"/>
        </w:rPr>
        <w:t xml:space="preserve">  и устойчивость используемых при ответе умений и навыков;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отвечал самостоятельно, без наводящих вопросов учителя;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967622" w:rsidRPr="00676E82" w:rsidRDefault="00967622" w:rsidP="0096762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Cs/>
        </w:rPr>
      </w:pPr>
      <w:r w:rsidRPr="00676E82">
        <w:rPr>
          <w:rFonts w:ascii="Times New Roman" w:eastAsia="Times New Roman" w:hAnsi="Times New Roman"/>
        </w:rPr>
        <w:t xml:space="preserve">Ответ оценивается </w:t>
      </w:r>
      <w:r w:rsidRPr="00676E82">
        <w:rPr>
          <w:rFonts w:ascii="Times New Roman" w:eastAsia="Times New Roman" w:hAnsi="Times New Roman"/>
          <w:b/>
          <w:u w:val="single"/>
        </w:rPr>
        <w:t>отметкой «4»,</w:t>
      </w:r>
      <w:r w:rsidRPr="00676E82">
        <w:rPr>
          <w:rFonts w:ascii="Times New Roman" w:eastAsia="Times New Roman" w:hAnsi="Times New Roman"/>
        </w:rPr>
        <w:t xml:space="preserve"> если удовлетворяет в основном требованиям на оценку «5», но при этом имеет один из недостатков: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967622" w:rsidRPr="00676E82" w:rsidRDefault="00967622" w:rsidP="0096762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</w:p>
    <w:p w:rsidR="00967622" w:rsidRPr="00676E82" w:rsidRDefault="00967622" w:rsidP="0096762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  <w:u w:val="single"/>
        </w:rPr>
        <w:t>Отметка «3»</w:t>
      </w:r>
      <w:r w:rsidRPr="00676E82">
        <w:rPr>
          <w:rFonts w:ascii="Times New Roman" w:eastAsia="Times New Roman" w:hAnsi="Times New Roman"/>
        </w:rPr>
        <w:t xml:space="preserve"> ставится в следующих случаях: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676E82">
        <w:rPr>
          <w:rFonts w:ascii="Times New Roman" w:eastAsia="Times New Roman" w:hAnsi="Times New Roman"/>
          <w:bCs/>
          <w:iCs/>
        </w:rPr>
        <w:t>обучающихся</w:t>
      </w:r>
      <w:proofErr w:type="gramEnd"/>
      <w:r w:rsidRPr="00676E82">
        <w:rPr>
          <w:rFonts w:ascii="Times New Roman" w:eastAsia="Times New Roman" w:hAnsi="Times New Roman"/>
          <w:bCs/>
          <w:iCs/>
        </w:rPr>
        <w:t>» в настоящей программе по математике);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 xml:space="preserve">при достаточном знании теоретического материала </w:t>
      </w:r>
      <w:proofErr w:type="gramStart"/>
      <w:r w:rsidRPr="00676E82">
        <w:rPr>
          <w:rFonts w:ascii="Times New Roman" w:eastAsia="Times New Roman" w:hAnsi="Times New Roman"/>
          <w:bCs/>
          <w:iCs/>
        </w:rPr>
        <w:t>выявлена</w:t>
      </w:r>
      <w:proofErr w:type="gramEnd"/>
      <w:r w:rsidRPr="00676E82">
        <w:rPr>
          <w:rFonts w:ascii="Times New Roman" w:eastAsia="Times New Roman" w:hAnsi="Times New Roman"/>
          <w:bCs/>
          <w:iCs/>
        </w:rPr>
        <w:t xml:space="preserve"> недостаточная </w:t>
      </w:r>
      <w:proofErr w:type="spellStart"/>
      <w:r w:rsidRPr="00676E82">
        <w:rPr>
          <w:rFonts w:ascii="Times New Roman" w:eastAsia="Times New Roman" w:hAnsi="Times New Roman"/>
          <w:bCs/>
          <w:iCs/>
        </w:rPr>
        <w:t>сформированность</w:t>
      </w:r>
      <w:proofErr w:type="spellEnd"/>
      <w:r w:rsidRPr="00676E82">
        <w:rPr>
          <w:rFonts w:ascii="Times New Roman" w:eastAsia="Times New Roman" w:hAnsi="Times New Roman"/>
          <w:bCs/>
          <w:iCs/>
        </w:rPr>
        <w:t xml:space="preserve"> основных умений и навыков.</w:t>
      </w:r>
    </w:p>
    <w:p w:rsidR="00967622" w:rsidRPr="00676E82" w:rsidRDefault="00967622" w:rsidP="0096762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676E82">
        <w:rPr>
          <w:rFonts w:ascii="Times New Roman" w:eastAsia="Times New Roman" w:hAnsi="Times New Roman"/>
          <w:b/>
          <w:u w:val="single"/>
        </w:rPr>
        <w:t>Отметка «2»</w:t>
      </w:r>
      <w:r w:rsidRPr="00676E82">
        <w:rPr>
          <w:rFonts w:ascii="Times New Roman" w:eastAsia="Times New Roman" w:hAnsi="Times New Roman"/>
        </w:rPr>
        <w:t xml:space="preserve"> ставится в следующих случаях: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не раскрыто основное содержание учебного материала;</w:t>
      </w:r>
    </w:p>
    <w:p w:rsidR="00967622" w:rsidRPr="00676E82" w:rsidRDefault="00967622" w:rsidP="00967622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обнаружено незнание учеником большей или наиболее важной части учебного материала;</w:t>
      </w:r>
    </w:p>
    <w:p w:rsidR="00E2401D" w:rsidRPr="00676E82" w:rsidRDefault="00967622" w:rsidP="00E2401D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</w:rPr>
      </w:pPr>
      <w:r w:rsidRPr="00676E82">
        <w:rPr>
          <w:rFonts w:ascii="Times New Roman" w:eastAsia="Times New Roman" w:hAnsi="Times New Roman"/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2401D" w:rsidRPr="00676E82" w:rsidRDefault="00E2401D" w:rsidP="00E2401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</w:p>
    <w:p w:rsidR="00967622" w:rsidRPr="00676E82" w:rsidRDefault="00967622" w:rsidP="0040366E">
      <w:pPr>
        <w:spacing w:after="0" w:line="240" w:lineRule="auto"/>
        <w:ind w:left="360"/>
        <w:rPr>
          <w:rFonts w:ascii="Times New Roman" w:hAnsi="Times New Roman"/>
          <w:b/>
          <w:lang w:eastAsia="ru-RU"/>
        </w:rPr>
        <w:sectPr w:rsidR="00967622" w:rsidRPr="00676E82" w:rsidSect="00EC2B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1134" w:bottom="1134" w:left="1843" w:header="709" w:footer="709" w:gutter="0"/>
          <w:cols w:space="708"/>
          <w:docGrid w:linePitch="360"/>
        </w:sectPr>
      </w:pPr>
      <w:r w:rsidRPr="00676E82">
        <w:rPr>
          <w:rFonts w:ascii="Times New Roman" w:hAnsi="Times New Roman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496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"/>
        <w:gridCol w:w="35"/>
        <w:gridCol w:w="19"/>
        <w:gridCol w:w="725"/>
        <w:gridCol w:w="2268"/>
        <w:gridCol w:w="2512"/>
        <w:gridCol w:w="323"/>
        <w:gridCol w:w="2135"/>
        <w:gridCol w:w="558"/>
        <w:gridCol w:w="3544"/>
        <w:gridCol w:w="992"/>
        <w:gridCol w:w="1026"/>
      </w:tblGrid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№   урока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Кол.</w:t>
            </w:r>
          </w:p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час</w:t>
            </w:r>
          </w:p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Тема урока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Планируемые результаты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Дата план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Дата факт</w:t>
            </w: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Предметные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Личностные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76E82">
              <w:rPr>
                <w:rFonts w:ascii="Times New Roman" w:hAnsi="Times New Roman"/>
                <w:lang w:eastAsia="ru-RU"/>
              </w:rPr>
              <w:t>Метапредметные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 (УУД)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EC2BEC">
        <w:trPr>
          <w:trHeight w:val="385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-426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  <w:p w:rsidR="00967622" w:rsidRPr="00676E82" w:rsidRDefault="00967622" w:rsidP="00EC2BEC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b/>
                <w:lang w:eastAsia="ru-RU"/>
              </w:rPr>
              <w:t xml:space="preserve">Вводное повторение – </w:t>
            </w:r>
            <w:r w:rsidRPr="00676E82">
              <w:rPr>
                <w:rFonts w:ascii="Times New Roman" w:eastAsia="Times New Roman" w:hAnsi="Times New Roman"/>
                <w:b/>
                <w:lang w:val="en-US" w:eastAsia="ru-RU"/>
              </w:rPr>
              <w:t>6</w:t>
            </w:r>
            <w:r w:rsidRPr="00676E82">
              <w:rPr>
                <w:rFonts w:ascii="Times New Roman" w:eastAsia="Times New Roman" w:hAnsi="Times New Roman"/>
                <w:b/>
                <w:lang w:eastAsia="ru-RU"/>
              </w:rPr>
              <w:t xml:space="preserve"> часов.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529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-284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   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-426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76E82">
              <w:rPr>
                <w:rFonts w:ascii="Times New Roman" w:hAnsi="Times New Roman"/>
                <w:lang w:eastAsia="ru-RU"/>
              </w:rPr>
              <w:t>Уу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 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Сложение и вычитание натураль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ных чисел.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Формирование представлений о математике как о методе познания действительности.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Читать и записывать многозначные числа, называть предшествующее и последующее число.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Выражать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Определение цели УД; работа по составленному плану.  (П) – Пе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редают содержание в сжатом виде, анализ объектов с выделением существенных и несущественных признаков. (К) – Уметь отстаивать точку зрения, аргументировать, формировать навыки учебного сотрудничества в ходе индивидуальной и групповой работы.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795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lang w:eastAsia="zh-CN"/>
              </w:rPr>
            </w:pPr>
            <w:r w:rsidRPr="00676E82">
              <w:rPr>
                <w:rFonts w:ascii="Times New Roman" w:eastAsia="Times New Roman" w:hAnsi="Times New Roman"/>
                <w:iCs/>
                <w:lang w:eastAsia="zh-CN"/>
              </w:rPr>
              <w:t>Умножение и деление натуральных чисел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408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lang w:eastAsia="zh-CN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Геометрические фигуры и величины. Пространственные отношения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Распознают и изображают точку, отрезок, угол, треугольник и прямоугольник. Вычисляют периметр треугольника и прямоугольника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Регулятивные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- выделяют и осознают то, что уже усвоено и что еще подлежит усвоению.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- выделяют и формулируют проблему. Выбирают основания и критерии для сравнения, классификации объектов Коммуникативные - устанавливают рабочие отношения, учатся эффективно сотрудничать и способствовать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продуктивной кооперации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iCs/>
                <w:lang w:eastAsia="ru-RU"/>
              </w:rPr>
              <w:t>Порядок выполнения действий.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Строить отрезок, на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зывать его элементы, измерять длину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резка, выражать длину в различных единицах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Применяют правила делового сотрудничества; оценивание своей учебной деятельности;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выражают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положит. отношение к процессу познания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Определение цели УД, формировать последовательности промежуточных целей с учетом конечного результата; работа по составленному плану. (П) – запи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сывают правила «если…то…»; Пе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редают содержание в сжатом виде. (К) – Уметь отстаивать точку зре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работа в группе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0C4ED8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текстовых задач.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600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7497F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Входная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контрольная  работа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551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pStyle w:val="af7"/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  <w:r w:rsidRPr="00676E82">
              <w:rPr>
                <w:b/>
                <w:bCs/>
                <w:iCs/>
                <w:sz w:val="22"/>
                <w:szCs w:val="22"/>
              </w:rPr>
              <w:t>Натуральные числа и шкалы – 15 часов.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0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Работа над ошибками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Обозначение натуральных чисел.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Строить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прямую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, луч; называть точки, пря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мые, лучи, точки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выражают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положит. отношение к процессу познания; дают аде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кватную оценку своей учебной деятельности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работа по составленному плану; доп. источники информации. (П) – «если… то…», выполнять учебные задачи, не имеющие однозначного решения (К) – умеют слушать других, договариваться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28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Чтение многозначных чисел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Выбирают и располагают элементы в соответствии с заданными условиями.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Регулятивные – определяют цель учебной деятельности с учителем и самостоятельно, ищут средства ее достижения.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записывают выводы в виде правил.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организовать учебное взаимодействие в группе, строить конструктивные взаимоотношения со сверстниками.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3109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Отрезок. Длина отрезка.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Распознают на чертежах, рисунках, в окружающем мире геометрические фигуры. Измеряют с помощью инструментов и сравнивают длины отрезков и величины углов.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Регулятивные – </w:t>
            </w:r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определяют цель учебной деятельности с учителем и самостоятельно, ищут средства ее достижения. </w:t>
            </w:r>
          </w:p>
          <w:p w:rsidR="00967622" w:rsidRPr="00676E82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u w:val="single"/>
                <w:lang w:eastAsia="ru-RU"/>
              </w:rPr>
              <w:t>Познавательные</w:t>
            </w:r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 – записывают выводы в виде правил.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Коммуникативные </w:t>
            </w:r>
            <w:r w:rsidRPr="00676E82">
              <w:rPr>
                <w:rFonts w:ascii="Times New Roman" w:eastAsia="Times New Roman" w:hAnsi="Times New Roman"/>
                <w:lang w:eastAsia="ru-RU"/>
              </w:rPr>
              <w:t>– умеют организовать учебное взаимодействие в группе, строить конструктивные взаимоотношения со сверстниками.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FB1DE9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4D5C52" w:rsidRPr="00676E82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29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676E82">
              <w:rPr>
                <w:color w:val="000000"/>
                <w:sz w:val="22"/>
                <w:szCs w:val="22"/>
              </w:rPr>
              <w:t>Треугольник</w:t>
            </w: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</w:rPr>
              <w:t xml:space="preserve">Строят треугольник, многоугольник, идентифицируют геометрические фигуры </w:t>
            </w:r>
            <w:proofErr w:type="gramStart"/>
            <w:r w:rsidRPr="00676E82">
              <w:rPr>
                <w:sz w:val="22"/>
                <w:szCs w:val="22"/>
              </w:rPr>
              <w:t>при</w:t>
            </w:r>
            <w:proofErr w:type="gramEnd"/>
            <w:r w:rsidRPr="00676E82">
              <w:rPr>
                <w:sz w:val="22"/>
                <w:szCs w:val="22"/>
              </w:rPr>
              <w:t xml:space="preserve"> изменение их положения на плоскости.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</w:rPr>
              <w:t>Объясняют самому себе свои наиболее заметные достижения, выражают положительное отношение к процессу познания и оценивают свою учебную деятельность.</w:t>
            </w:r>
          </w:p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  <w:u w:val="single"/>
              </w:rPr>
              <w:t>Регулятивные</w:t>
            </w:r>
            <w:r w:rsidRPr="00676E82">
              <w:rPr>
                <w:sz w:val="22"/>
                <w:szCs w:val="22"/>
              </w:rPr>
              <w:t xml:space="preserve"> – определяют цель учебной деятельности и ищут пути ее достижения.</w:t>
            </w:r>
          </w:p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  <w:u w:val="single"/>
              </w:rPr>
              <w:t>Познавательные</w:t>
            </w:r>
            <w:r w:rsidRPr="00676E82">
              <w:rPr>
                <w:sz w:val="22"/>
                <w:szCs w:val="22"/>
              </w:rPr>
              <w:t xml:space="preserve"> – записывают выводы в виде правил.</w:t>
            </w: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</w:rPr>
            </w:pPr>
            <w:proofErr w:type="gramStart"/>
            <w:r w:rsidRPr="00676E82">
              <w:rPr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676E82">
              <w:rPr>
                <w:sz w:val="22"/>
                <w:szCs w:val="22"/>
                <w:u w:val="single"/>
              </w:rPr>
              <w:t xml:space="preserve"> </w:t>
            </w:r>
            <w:r w:rsidRPr="00676E82">
              <w:rPr>
                <w:sz w:val="22"/>
                <w:szCs w:val="22"/>
              </w:rPr>
              <w:t>– умеют организовать учебное взаимодействие в группе.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FB1DE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12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996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676E82">
              <w:rPr>
                <w:color w:val="000000"/>
                <w:sz w:val="22"/>
                <w:szCs w:val="22"/>
              </w:rPr>
              <w:t>Самостоятельная работа. Натуральные числа. Отрезок. Треугольник.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</w:rPr>
              <w:t>Демонстрируют умение решать задачи, применяя знание свойств натурального ряда, умение изображать заданные геометрические фигуры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</w:rPr>
              <w:t>Принимают и осваивают социальную роль обучающегося,  проявляют мотивы учебной деятельности, понимают личностный смысл учения, оценивают свою учебную деятельность.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  <w:u w:val="single"/>
              </w:rPr>
            </w:pPr>
            <w:r w:rsidRPr="00676E82">
              <w:rPr>
                <w:sz w:val="22"/>
                <w:szCs w:val="22"/>
                <w:u w:val="single"/>
              </w:rPr>
              <w:t>Регулятивные – осознают качество и уровень усвоения. Оценивают достигнутый результат.</w:t>
            </w: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  <w:u w:val="single"/>
              </w:rPr>
            </w:pPr>
            <w:r w:rsidRPr="00676E82">
              <w:rPr>
                <w:sz w:val="22"/>
                <w:szCs w:val="22"/>
                <w:u w:val="single"/>
              </w:rPr>
              <w:t xml:space="preserve">Познавательные – выбирают наиболее эффективные способы решения задачи в зависимости от конкретных условий </w:t>
            </w:r>
          </w:p>
          <w:p w:rsidR="00967622" w:rsidRPr="00676E82" w:rsidRDefault="00967622" w:rsidP="00EC2BEC">
            <w:pPr>
              <w:pStyle w:val="24"/>
              <w:ind w:left="0"/>
              <w:jc w:val="both"/>
              <w:rPr>
                <w:sz w:val="22"/>
                <w:szCs w:val="22"/>
                <w:u w:val="single"/>
              </w:rPr>
            </w:pPr>
            <w:proofErr w:type="gramStart"/>
            <w:r w:rsidRPr="00676E82">
              <w:rPr>
                <w:sz w:val="22"/>
                <w:szCs w:val="22"/>
                <w:u w:val="single"/>
              </w:rPr>
              <w:t>Коммуникативные – регулируют собственную деятельность посредством письменной речи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FB1DE9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806E13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Плоскость. Прямая. Луч</w:t>
            </w: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</w:rPr>
              <w:t xml:space="preserve">Строят </w:t>
            </w:r>
            <w:proofErr w:type="gramStart"/>
            <w:r w:rsidRPr="00676E82">
              <w:rPr>
                <w:sz w:val="22"/>
                <w:szCs w:val="22"/>
              </w:rPr>
              <w:t>прямую</w:t>
            </w:r>
            <w:proofErr w:type="gramEnd"/>
            <w:r w:rsidRPr="00676E82">
              <w:rPr>
                <w:sz w:val="22"/>
                <w:szCs w:val="22"/>
              </w:rPr>
              <w:t>, луч; называют точки, прямые, отмечают точки, лежащие и не лежащие на данной фигуре.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</w:rPr>
              <w:t xml:space="preserve">Выражают положительное отношение к процессу познания; дают адекватную оценку своей учебной деятельности. </w:t>
            </w:r>
            <w:r w:rsidRPr="00676E82">
              <w:rPr>
                <w:sz w:val="22"/>
                <w:szCs w:val="22"/>
              </w:rPr>
              <w:softHyphen/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  <w:u w:val="single"/>
              </w:rPr>
              <w:t>Регулятивные</w:t>
            </w:r>
            <w:r w:rsidRPr="00676E82">
              <w:rPr>
                <w:sz w:val="22"/>
                <w:szCs w:val="22"/>
              </w:rPr>
              <w:t xml:space="preserve"> – работают по составленному плану, используют дополнительные источники информации (дополнительная литература, средства ИКТ).</w:t>
            </w:r>
          </w:p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  <w:u w:val="single"/>
              </w:rPr>
              <w:t>Познавательные</w:t>
            </w:r>
            <w:r w:rsidRPr="00676E82">
              <w:rPr>
                <w:sz w:val="22"/>
                <w:szCs w:val="22"/>
              </w:rPr>
              <w:t xml:space="preserve"> – делают предположения </w:t>
            </w:r>
            <w:proofErr w:type="gramStart"/>
            <w:r w:rsidRPr="00676E82">
              <w:rPr>
                <w:sz w:val="22"/>
                <w:szCs w:val="22"/>
              </w:rPr>
              <w:t>о</w:t>
            </w:r>
            <w:proofErr w:type="gramEnd"/>
            <w:r w:rsidRPr="00676E82">
              <w:rPr>
                <w:sz w:val="22"/>
                <w:szCs w:val="22"/>
              </w:rPr>
              <w:t xml:space="preserve"> информации, которая </w:t>
            </w:r>
            <w:r w:rsidRPr="00676E82">
              <w:rPr>
                <w:sz w:val="22"/>
                <w:szCs w:val="22"/>
              </w:rPr>
              <w:lastRenderedPageBreak/>
              <w:t>нужна для решения учебной задачи.</w:t>
            </w:r>
          </w:p>
          <w:p w:rsidR="00967622" w:rsidRPr="00676E82" w:rsidRDefault="00967622" w:rsidP="00EC2BEC">
            <w:pPr>
              <w:pStyle w:val="24"/>
              <w:ind w:left="0"/>
              <w:rPr>
                <w:sz w:val="22"/>
                <w:szCs w:val="22"/>
              </w:rPr>
            </w:pPr>
            <w:r w:rsidRPr="00676E82">
              <w:rPr>
                <w:sz w:val="22"/>
                <w:szCs w:val="22"/>
                <w:u w:val="single"/>
              </w:rPr>
              <w:t xml:space="preserve">Коммуникативные </w:t>
            </w:r>
            <w:r w:rsidRPr="00676E82">
              <w:rPr>
                <w:sz w:val="22"/>
                <w:szCs w:val="22"/>
              </w:rPr>
              <w:t>– умеют слушать других, принять другую точку зрения, изменить свою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B1DE9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1</w:t>
            </w:r>
            <w:r w:rsidR="004D5C52" w:rsidRPr="00676E82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Шкалы.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Строить координатный луч, изображают точки на нём; еди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ницы измерения. Находить длину отрезка на координатном луче.</w:t>
            </w:r>
          </w:p>
        </w:tc>
        <w:tc>
          <w:tcPr>
            <w:tcW w:w="2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Осваивают роль обучающегося; дают адекватную оценку своей учебной деятельности; объяс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няют отличия  в оценках ситуа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 разными людьми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составление плана и работа по плану.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учебной задачи. (К) – умеют догова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риваться, менять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Координатный луч.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866FC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*Комбинаторика на шахматной доске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18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517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Меньше или больше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Сравнивать числа по разрядам; записывать результат сравнения с помощью «</w:t>
            </w:r>
            <w:r w:rsidRPr="00676E82">
              <w:rPr>
                <w:rFonts w:ascii="Times New Roman" w:hAnsi="Times New Roman"/>
                <w:lang w:val="en-US" w:eastAsia="ru-RU"/>
              </w:rPr>
              <w:t>&gt;,&lt;</w:t>
            </w:r>
            <w:r w:rsidRPr="00676E82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2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познавательный интерес к изучению предмета; применяют правила делового сотрудничества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совершенствуют критерии оценки и самооценки. (П) – пере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дают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сод-е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в сжатом или разверну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том виде. (К) – оформление мысли в устной и письменной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7C7B9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19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569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Понятие неравенства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806E13">
              <w:rPr>
                <w:rFonts w:ascii="Times New Roman" w:eastAsia="Times New Roman" w:hAnsi="Times New Roman"/>
              </w:rPr>
              <w:t>0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Сравнение чисел.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4D5C52" w:rsidRPr="00676E82">
              <w:rPr>
                <w:rFonts w:ascii="Times New Roman" w:eastAsia="Times New Roman" w:hAnsi="Times New Roman"/>
              </w:rPr>
              <w:t>1</w:t>
            </w:r>
            <w:r w:rsidRPr="00676E82">
              <w:rPr>
                <w:rFonts w:ascii="Times New Roman" w:eastAsia="Times New Roman" w:hAnsi="Times New Roman"/>
              </w:rPr>
              <w:t>.</w:t>
            </w:r>
            <w:r w:rsidR="00967622" w:rsidRPr="00676E82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Способы сравнения.</w:t>
            </w:r>
          </w:p>
          <w:p w:rsidR="00187D8B" w:rsidRPr="00676E82" w:rsidRDefault="00187D8B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806E13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806E13">
              <w:rPr>
                <w:rFonts w:ascii="Times New Roman" w:eastAsia="Times New Roman" w:hAnsi="Times New Roman"/>
              </w:rPr>
              <w:t>3</w:t>
            </w:r>
            <w:r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676E82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zh-CN"/>
              </w:rPr>
            </w:pPr>
            <w:r w:rsidRPr="00676E82">
              <w:rPr>
                <w:rFonts w:ascii="Times New Roman" w:eastAsia="Times New Roman" w:hAnsi="Times New Roman"/>
                <w:b/>
                <w:color w:val="000000"/>
                <w:lang w:eastAsia="zh-CN"/>
              </w:rPr>
              <w:t>Контрольная работа №1</w:t>
            </w:r>
          </w:p>
          <w:p w:rsidR="00967622" w:rsidRPr="00676E82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76E82">
              <w:rPr>
                <w:rFonts w:ascii="Times New Roman" w:eastAsia="Times New Roman" w:hAnsi="Times New Roman"/>
                <w:b/>
                <w:color w:val="000000"/>
                <w:lang w:eastAsia="zh-CN"/>
              </w:rPr>
              <w:t>«</w:t>
            </w:r>
            <w:r w:rsidRPr="00676E82">
              <w:rPr>
                <w:rFonts w:ascii="Times New Roman" w:eastAsia="Times New Roman" w:hAnsi="Times New Roman"/>
                <w:color w:val="000000"/>
                <w:lang w:eastAsia="zh-CN"/>
              </w:rPr>
              <w:t>Натуральные числа и  шкалы»</w:t>
            </w:r>
          </w:p>
          <w:p w:rsidR="00967622" w:rsidRPr="00676E82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выполняемых заданий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выход и этой ситуации.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proofErr w:type="gramStart"/>
            <w:r w:rsidRPr="00676E82">
              <w:rPr>
                <w:rFonts w:ascii="Times New Roman" w:hAnsi="Times New Roman"/>
                <w:lang w:eastAsia="ru-RU"/>
              </w:rPr>
              <w:t>.(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К)–критично относятся к своему мне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806E13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806E13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  <w:iCs/>
              </w:rPr>
              <w:t xml:space="preserve"> Анализ К/</w:t>
            </w:r>
            <w:proofErr w:type="gramStart"/>
            <w:r w:rsidRPr="00676E82">
              <w:rPr>
                <w:rFonts w:ascii="Times New Roman" w:eastAsia="Times New Roman" w:hAnsi="Times New Roman"/>
                <w:iCs/>
              </w:rPr>
              <w:t>р</w:t>
            </w:r>
            <w:proofErr w:type="gramEnd"/>
            <w:r w:rsidRPr="00676E82">
              <w:rPr>
                <w:rFonts w:ascii="Times New Roman" w:eastAsia="Times New Roman" w:hAnsi="Times New Roman"/>
                <w:iCs/>
              </w:rPr>
              <w:t xml:space="preserve"> Составление двузначных, трехзначных чисел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Научиться применять приобретенные ЗУН для решения практических задач</w:t>
            </w:r>
            <w:proofErr w:type="gramEnd"/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Формируют познавательный интерес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. анализ объектов (К) – организовывать и планировать учебное сотрудничество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25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</w:tbl>
    <w:p w:rsidR="00967622" w:rsidRPr="00676E82" w:rsidRDefault="00967622" w:rsidP="00967622">
      <w:pPr>
        <w:spacing w:after="0" w:line="240" w:lineRule="auto"/>
        <w:rPr>
          <w:rFonts w:ascii="Times New Roman" w:hAnsi="Times New Roman"/>
          <w:u w:val="single"/>
          <w:lang w:eastAsia="ru-RU"/>
        </w:rPr>
      </w:pPr>
    </w:p>
    <w:p w:rsidR="00967622" w:rsidRPr="00676E82" w:rsidRDefault="00967622" w:rsidP="00967622">
      <w:pPr>
        <w:pStyle w:val="af7"/>
        <w:framePr w:w="17549" w:wrap="auto" w:hAnchor="text" w:x="1"/>
        <w:numPr>
          <w:ilvl w:val="0"/>
          <w:numId w:val="18"/>
        </w:numPr>
        <w:jc w:val="center"/>
        <w:rPr>
          <w:b/>
          <w:sz w:val="22"/>
          <w:szCs w:val="22"/>
        </w:rPr>
      </w:pPr>
      <w:r w:rsidRPr="00676E82">
        <w:rPr>
          <w:b/>
          <w:sz w:val="22"/>
          <w:szCs w:val="22"/>
        </w:rPr>
        <w:t>Сложение и вычитание натуральных чисел – 24 ч</w:t>
      </w:r>
    </w:p>
    <w:p w:rsidR="00967622" w:rsidRPr="00676E82" w:rsidRDefault="00967622" w:rsidP="00967622">
      <w:pPr>
        <w:framePr w:w="17549" w:wrap="auto" w:hAnchor="text" w:x="1"/>
        <w:spacing w:after="0" w:line="240" w:lineRule="auto"/>
        <w:jc w:val="both"/>
        <w:rPr>
          <w:rFonts w:ascii="Times New Roman" w:hAnsi="Times New Roman"/>
          <w:lang w:eastAsia="ru-RU"/>
        </w:rPr>
        <w:sectPr w:rsidR="00967622" w:rsidRPr="00676E82" w:rsidSect="00EC2BEC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324" w:tblpY="108"/>
        <w:tblW w:w="15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"/>
        <w:gridCol w:w="32"/>
        <w:gridCol w:w="815"/>
        <w:gridCol w:w="78"/>
        <w:gridCol w:w="155"/>
        <w:gridCol w:w="6"/>
        <w:gridCol w:w="29"/>
        <w:gridCol w:w="56"/>
        <w:gridCol w:w="387"/>
        <w:gridCol w:w="76"/>
        <w:gridCol w:w="283"/>
        <w:gridCol w:w="34"/>
        <w:gridCol w:w="30"/>
        <w:gridCol w:w="1779"/>
        <w:gridCol w:w="66"/>
        <w:gridCol w:w="359"/>
        <w:gridCol w:w="34"/>
        <w:gridCol w:w="2050"/>
        <w:gridCol w:w="42"/>
        <w:gridCol w:w="208"/>
        <w:gridCol w:w="2268"/>
        <w:gridCol w:w="76"/>
        <w:gridCol w:w="348"/>
        <w:gridCol w:w="3621"/>
        <w:gridCol w:w="64"/>
        <w:gridCol w:w="427"/>
        <w:gridCol w:w="501"/>
        <w:gridCol w:w="64"/>
        <w:gridCol w:w="427"/>
        <w:gridCol w:w="599"/>
        <w:gridCol w:w="328"/>
        <w:gridCol w:w="68"/>
      </w:tblGrid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22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Сложение натуральных чисел и его свойства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Складывать нату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ральные числа; про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гнозировать результат вычислений. Решать задач с условием в косвенной форме.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Понимают причины успеха в учебной деятельности; прояв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определяют цель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учебной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деят-ти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; работают по составленному плану. (П) – передают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сод-е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в раз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вёрнутом или сжатом виде. (К) – умеют принимать точку зрения дру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гого; умеют организовать учебное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4D5C52"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120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Свойства сложения.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806E13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41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</w:rPr>
              <w:t>Разложение чисел по разрядам</w:t>
            </w:r>
          </w:p>
          <w:p w:rsidR="00967622" w:rsidRPr="00676E82" w:rsidRDefault="00967622" w:rsidP="00EC2BEC">
            <w:pPr>
              <w:rPr>
                <w:rFonts w:ascii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Применяют разложение числа по разрядам при сложении натуральных чисел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отличия в оценке одной и той же ситуации разными людьми, проявляют познавательный интерес к предмету.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составляют план выполнения заданий совместно  с учителем.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Познавательные – записывают выводы в виде правил.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 – умеют оформлять свои мысли в устной и письменной речи с учетом речевых ситуаций.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4D5C52" w:rsidRPr="00676E82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07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866FC" w:rsidP="00EC2BEC">
            <w:pPr>
              <w:rPr>
                <w:rFonts w:ascii="Times New Roman" w:hAnsi="Times New Roman"/>
              </w:rPr>
            </w:pPr>
            <w:r w:rsidRPr="00676E82">
              <w:rPr>
                <w:rFonts w:ascii="Times New Roman" w:hAnsi="Times New Roman"/>
              </w:rPr>
              <w:t>*Решение задач на движение по воде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Извлекают необходимую информацию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Жизненное, личностное, профессиональное самоопределение; действие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смыслообразования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; представление о математической науке как сфере человеческой деятельности, об этапах ее развития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Регулятивные - работают по составленному плану, используют основные и дополнительные средства информации.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- передают 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4D5C5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  <w:r w:rsidR="00967622" w:rsidRPr="00676E82">
              <w:rPr>
                <w:rFonts w:ascii="Times New Roman" w:eastAsia="Times New Roman" w:hAnsi="Times New Roman"/>
              </w:rPr>
              <w:t>.09</w:t>
            </w:r>
          </w:p>
        </w:tc>
        <w:tc>
          <w:tcPr>
            <w:tcW w:w="10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Применение свойств сложения</w:t>
            </w:r>
            <w:proofErr w:type="gramStart"/>
            <w:r w:rsidRPr="00676E82">
              <w:rPr>
                <w:rFonts w:ascii="Times New Roman" w:eastAsia="Times New Roman" w:hAnsi="Times New Roman"/>
              </w:rPr>
              <w:t>.</w:t>
            </w:r>
            <w:proofErr w:type="gramEnd"/>
            <w:r w:rsidRPr="00676E8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76E82">
              <w:rPr>
                <w:rFonts w:ascii="Times New Roman" w:eastAsia="Times New Roman" w:hAnsi="Times New Roman"/>
              </w:rPr>
              <w:t>п</w:t>
            </w:r>
            <w:proofErr w:type="gramEnd"/>
            <w:r w:rsidRPr="00676E82">
              <w:rPr>
                <w:rFonts w:ascii="Times New Roman" w:eastAsia="Times New Roman" w:hAnsi="Times New Roman"/>
              </w:rPr>
              <w:t>ри решении задач.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806E1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упражнений по теме «Сложение»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Суммируют натуральные числа, сравнивают разные способы, выбирая  наиболее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удобный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отличия в оценках одной и той же ситуации разными людьми.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 в развёрнутом или сжатом виде.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 – умеют отстаивать собственную точку  зрения, аргументируя ее и подтверждая фактами.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28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  <w:color w:val="000000"/>
              </w:rPr>
            </w:pPr>
            <w:r w:rsidRPr="00676E82">
              <w:rPr>
                <w:rFonts w:ascii="Times New Roman" w:eastAsia="Times New Roman" w:hAnsi="Times New Roman"/>
                <w:color w:val="000000"/>
              </w:rPr>
              <w:t>Вычитание</w:t>
            </w:r>
            <w:r w:rsidRPr="00676E82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Вычитать натураль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числа; прогнози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ровать рез-тат вычис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ления, выбирая удоб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ный порядок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Понимают необходимость 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объясняют отличия в оценках той или иной ситуации разными людьми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учения; рабо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тают по составленному плану. (П) – записывают выводы правил «если… то…». (К) – умеют организовать учебное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Свойства вычитания.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Вычитание с помощью координатного луча.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Применение свойств вычитания при решении задач.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№2: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Сложение и вычитание натуральных чисел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Используют разные приемы проверки правильности ответа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понимают причины неуспеха, (П) – делают предположения об информации, нужной для решения задач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Числовые выражения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Составлять и запи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сывать буквенные выражения; 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объясняют самому себе свои наиболее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метные достижения, оценивают свою познавательную деятель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ность 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обнаруживают и формулируют проблему вместе с учителем. (П) – делают предположение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необходимой для решения задачи. (К) – умеют принимать точку зрения других, договариваться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9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Буквенные выражения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10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132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866FC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*Задачи на взвешивание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806E13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Свойства сложения и вычитания.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Читать и записывать с помощью букв свойства сложения и вычитания; вычис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лять числовое значе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ние буквенного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ражения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положительную 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ную самооценку на основе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УД; работают по составленному плану. (П) – пере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дают содержание в сжатом или раз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вернутом виде. (К) – умеют органи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зовать учебное взаимодействие в группе; умеют принимать точку зре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 других, договариваться, изме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нять свою точку зрения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4D5C52" w:rsidRPr="00676E82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Буквенная запись свой</w:t>
            </w:r>
            <w:proofErr w:type="gramStart"/>
            <w:r w:rsidRPr="00676E82">
              <w:rPr>
                <w:rFonts w:ascii="Times New Roman" w:hAnsi="Times New Roman"/>
                <w:color w:val="000000"/>
                <w:lang w:eastAsia="ru-RU"/>
              </w:rPr>
              <w:t>ств сл</w:t>
            </w:r>
            <w:proofErr w:type="gramEnd"/>
            <w:r w:rsidRPr="00676E82">
              <w:rPr>
                <w:rFonts w:ascii="Times New Roman" w:hAnsi="Times New Roman"/>
                <w:color w:val="000000"/>
                <w:lang w:eastAsia="ru-RU"/>
              </w:rPr>
              <w:t>ожения и вычитания.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806E13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806E13">
              <w:rPr>
                <w:rFonts w:ascii="Times New Roman" w:eastAsia="Times New Roman" w:hAnsi="Times New Roman"/>
              </w:rPr>
              <w:t>4</w:t>
            </w:r>
            <w:r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Свойства сложения и вычитания и их буквенная запись</w:t>
            </w:r>
          </w:p>
          <w:p w:rsidR="00967622" w:rsidRPr="00676E82" w:rsidRDefault="00967622" w:rsidP="00EC2B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Простейшие уравнения.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Решать простейшие уравнения; состав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лять уравнение как математическую 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дель задачи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Дают позитивную самооценку на основе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данных критериев успешности УД;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проявляют познавательный интерес к предмету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(Р) – составляют план выполнения заданий вместе с учителем. (П) –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сопоставляют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отбирают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цию. (К) – умеют оформлять мысли в устной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и письменной форме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1</w:t>
            </w:r>
            <w:r w:rsidR="004D5C52"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Составление уравнение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17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41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Решение уравнений.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806E13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5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42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866FC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*Обратные задачи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4D5C52" w:rsidRPr="00676E82">
              <w:rPr>
                <w:rFonts w:ascii="Times New Roman" w:eastAsia="Times New Roman" w:hAnsi="Times New Roman"/>
              </w:rPr>
              <w:t>9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113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задач с помощью уравнений.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Составляют уравнение как математическую модель задачи.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позитивную самооценку результатам учебной деятельности, понимают причины успеха и  проявляют познавательный интерес к предмету, к способам решения новых учебных задач.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составляют план выполнения заданий совместно с учителем.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записывают выводы в виде правил.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 – умеют оформлять свои мысли в устной и письменной речи  с учетом речевых ситуаций.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A62BFA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Административная </w:t>
            </w:r>
            <w:r w:rsidR="00967622"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="00967622"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="00967622"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№3:</w:t>
            </w:r>
            <w:r w:rsidR="00967622" w:rsidRPr="00676E82">
              <w:rPr>
                <w:rFonts w:ascii="Times New Roman" w:hAnsi="Times New Roman"/>
                <w:color w:val="000000"/>
                <w:lang w:eastAsia="ru-RU"/>
              </w:rPr>
              <w:t xml:space="preserve"> Числовые и буквенные выражения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Используют разные приемы проверки правильности ответа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31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Работа над ошибками.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задач с помощью уравнений.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Научиться применять приобретенные ЗУН для решения практических задач</w:t>
            </w:r>
            <w:proofErr w:type="gramEnd"/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Формируют познавательный интерес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. Анализ объектов (К) – организовывать и планировать учебное сотрудничество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4D5C52" w:rsidRPr="00676E82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983"/>
        </w:trPr>
        <w:tc>
          <w:tcPr>
            <w:tcW w:w="1488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E87DAF" w:rsidRDefault="00967622" w:rsidP="00EC2BEC">
            <w:pPr>
              <w:pStyle w:val="af7"/>
              <w:numPr>
                <w:ilvl w:val="0"/>
                <w:numId w:val="18"/>
              </w:numPr>
              <w:jc w:val="center"/>
              <w:rPr>
                <w:b/>
                <w:sz w:val="22"/>
                <w:szCs w:val="22"/>
              </w:rPr>
            </w:pPr>
            <w:r w:rsidRPr="00676E82">
              <w:rPr>
                <w:b/>
                <w:sz w:val="22"/>
                <w:szCs w:val="22"/>
              </w:rPr>
              <w:t>Умножение и деление натуральных чисел – 30 часов.</w:t>
            </w: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br w:type="page"/>
              <w:t>46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Умножение натуральных чисел 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Находить и выбирать порядок действий; пошагово контроли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ровать правильность вычислений; модели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ровать ситуации, ил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люстрирующие арифметическое дей</w:t>
            </w:r>
            <w:r w:rsidRPr="00676E82">
              <w:rPr>
                <w:rFonts w:ascii="Times New Roman" w:hAnsi="Times New Roman"/>
                <w:lang w:eastAsia="ru-RU"/>
              </w:rPr>
              <w:softHyphen/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ствие и ход его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полнения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Объясняют отличия в оценках одной ситуации разными людьми; проявляют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тельную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ную само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оценку на основе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данных критериев успешности УД; проявляют познавательный ин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терес к предмету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(Р) – составляют план выполнения заданий вместе с учителем; рабо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тают по составленному плану. (П) – строят предположения об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ции, необходимой для решения предметной задачи; записывают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вод «если… то…». (К) – умеют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стаивать свою точку зрения, приво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дить аргументы;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принимать точку зрения другого; организовать учеб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24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806E13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Применение свойств натуральных чисел при  умножении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C7B9E" w:rsidP="004D5C52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4D5C52"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49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задач на умножение натуральных чисел</w:t>
            </w:r>
            <w:proofErr w:type="gramStart"/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83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50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Применение свойств натуральных чисел при решении задач.</w:t>
            </w:r>
          </w:p>
          <w:p w:rsidR="00FE7F6E" w:rsidRPr="00676E82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E7F6E" w:rsidRPr="00676E82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E7F6E" w:rsidRPr="00676E82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E7F6E" w:rsidRPr="00676E82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E7F6E" w:rsidRPr="00676E82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  <w:r w:rsidR="00967622" w:rsidRPr="00676E82">
              <w:rPr>
                <w:rFonts w:ascii="Times New Roman" w:eastAsia="Times New Roman" w:hAnsi="Times New Roman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806E13">
        <w:trPr>
          <w:gridBefore w:val="2"/>
          <w:gridAfter w:val="2"/>
          <w:wBefore w:w="66" w:type="dxa"/>
          <w:wAfter w:w="396" w:type="dxa"/>
          <w:trHeight w:val="253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7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Умножение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натуральных чисел</w:t>
            </w:r>
            <w:proofErr w:type="gramStart"/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4D5C5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1878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gridSpan w:val="6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Выполняют умножение многозначных натуральных  чисел; составляют буквенное выражение с применением действия умножения</w:t>
            </w:r>
          </w:p>
        </w:tc>
        <w:tc>
          <w:tcPr>
            <w:tcW w:w="25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отличия в оценке одной и той же ситуации разными людьми.</w:t>
            </w:r>
          </w:p>
        </w:tc>
        <w:tc>
          <w:tcPr>
            <w:tcW w:w="41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Регулятивные – работают по составленному плану, используют основные и дополнительные источники информации.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 в развёрнутом или сжатом виде.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отстаивать свою точку зрения, приводя аргументы для ее обоснования.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11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натуральных чисел и его свойства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Моделируют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не-сложные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зависи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-мости с помощью формул; выполняют вычисления по формулам, используя свойства арифметических действий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положительную адекватную самооценку  на основе заданных критериев  успешности учебной деятельности, проявляют познавательный интерес к предмету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– определяют цель своей учебной деятельности, осуществляют поиск  средства ее осуществления.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записывают выводы в виде правил.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  <w:r w:rsidR="00F362E8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Деление натуральных чисел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Исследовать ситуации, требующие сравнения величин; решать простейшие уравне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планировать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шение задачи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саморазвития; проявляют ус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тойчивый интерес к способам решения задач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D5C5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9</w:t>
            </w:r>
            <w:r w:rsidR="00F362E8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Деление натуральных чисел и его свойства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</w:t>
            </w:r>
            <w:r w:rsidR="00F362E8" w:rsidRPr="00676E82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Решение задач на деление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55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56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Деление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314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Нахождение неизвестных множителя, делимого, делителя,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Находят неизвестные компоненты действий деления и умножения, делят многозначные числа методом «уголка»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 в развёрнутом или сжатом виде.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 – умеют высказывать свою точку зрения, пытаются ее обосновать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приводя аргументы.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806E13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125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примеров и задач на деление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Находят неизвестные компоненты действий деления и умножения делят многозначные числа методом "уголка"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позитивную самооценку, понимают причины  неуспеха учебной деятельности, проявляют устойчивый интерес к предмету.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– работают по составленному плану, используют основные и дополнительные источники информации.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 в развернутом, выборочном  или сжатом виде.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отстаивать свою точку зрения, приводя аргументы для ее обоснования.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806E13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Нахождение делимого при делении с остатком.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Выполняют деление с остатком. Находят делимое по неполному частному, делителю и остатку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Проявляют устойчивый интерес к способам решения познавательных  задач; адекватно оценивают результаты своей учебной деятельности, осознают и принимают социальную роль ученика.</w:t>
            </w:r>
          </w:p>
          <w:p w:rsidR="009640A7" w:rsidRPr="00676E82" w:rsidRDefault="009640A7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Регулятивные  - составляют план выполнения заданий совместно с учителем.</w:t>
            </w: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Познавательные – записывают выводы в виде правил.</w:t>
            </w: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Коммуникативные – умеют положительно относиться к позиции </w:t>
            </w:r>
            <w:proofErr w:type="gramStart"/>
            <w:r w:rsidRPr="00676E82">
              <w:rPr>
                <w:rFonts w:ascii="Times New Roman" w:eastAsia="Times New Roman" w:hAnsi="Times New Roman"/>
                <w:lang w:eastAsia="ru-RU"/>
              </w:rPr>
              <w:t>другого</w:t>
            </w:r>
            <w:proofErr w:type="gramEnd"/>
            <w:r w:rsidRPr="00676E82">
              <w:rPr>
                <w:rFonts w:ascii="Times New Roman" w:eastAsia="Times New Roman" w:hAnsi="Times New Roman"/>
                <w:lang w:eastAsia="ru-RU"/>
              </w:rPr>
              <w:t>, договариваться.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Деление с остатком</w:t>
            </w: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Исследовать ситуации, требующие сравнения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величин, их упорядо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чения;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Проявляют устойчивый интерес к способам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решения задач; объ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ясняют ход решения задачи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(Р) – составляют план выполнения заданий; обнаруживают и формули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руют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проблему; (П) – выводы «если… то…». (К) – умеют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1</w:t>
            </w:r>
            <w:r w:rsidR="009640A7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61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Нахождение делителя при делении с остатком.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62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*Некоторые приемы быстрого счета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№4: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и деление натуральных чисел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Работа над ошибками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Упрощение выражений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Применять буквы для обозначения чи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сел; выбирать удоб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ный порядок выпол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нять действий; со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ставлять буквенные выражения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жения об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ции, необходимой для решения предметной задачи. (К) – умеют слушать других;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Распределительное свойство умножения.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87CA9" w:rsidRPr="00676E82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Упрощение выражений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640A7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Применение распределительного свойства умножения.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303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уравнений с использованием упрощения выражений.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Составляют буквенные выражения по условиям, заданным словесно, рисунком или таблицей, находят и выбирают наиболее удобный способ решения.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познавательный интерес к предмету,  дают адекватную 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составляют план решения проблем творческого и проблемного характера.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– умеют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текстовых задач с помощью  уравнения.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Решают простейшие уравнения на основе зависимостей между компонентами и результатом арифметических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действий.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Объясняют отличия в оценке одной и той же ситуации разными людьми, проявляют положительное отношение к урокам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математики, дают положительную оценку и самооценку результатам учебной деятельности.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Регулятивные  - работают по составленному плану, используют основные и дополнительные источники информации.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Познавательные – делают предположения об информации,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необходимой для решения учебной задачи.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слушать других, принимать другую точку зрения, изменять свою точку зрения.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2</w:t>
            </w:r>
            <w:r w:rsidR="009640A7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70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40E95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*Как играть, чтобы не проиграть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Действовать по само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стоятельно выбран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ному алгоритму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шения задач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тельную самооценку и оценку результатов УД; 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своего не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успеха; выход из данной ситуации. (П) – передают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сод-е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в сжатом или развернутом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Составление программы вычислений.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87CA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30</w:t>
            </w:r>
            <w:r w:rsidR="00967622" w:rsidRPr="00676E82">
              <w:rPr>
                <w:rFonts w:ascii="Times New Roman" w:eastAsia="Times New Roman" w:hAnsi="Times New Roman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blPrEx>
          <w:tblLook w:val="0000" w:firstRow="0" w:lastRow="0" w:firstColumn="0" w:lastColumn="0" w:noHBand="0" w:noVBand="0"/>
        </w:tblPrEx>
        <w:trPr>
          <w:gridBefore w:val="3"/>
          <w:gridAfter w:val="24"/>
          <w:wBefore w:w="881" w:type="dxa"/>
          <w:wAfter w:w="14139" w:type="dxa"/>
          <w:trHeight w:val="134"/>
        </w:trPr>
        <w:tc>
          <w:tcPr>
            <w:tcW w:w="324" w:type="dxa"/>
            <w:gridSpan w:val="5"/>
            <w:tcBorders>
              <w:left w:val="nil"/>
              <w:right w:val="nil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Квадрат и куб числа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Контролировать пра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вильность выполне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 заданий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осознают и при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нимают социальную роль 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ника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работают по составленному плану. (П) – строят предполо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жения об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ции, необходимой для решения предметной задачи. (К) – умеют слушать других;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687CA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73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1                      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Степень числа</w:t>
            </w:r>
            <w:proofErr w:type="gramStart"/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  <w:r w:rsidRPr="00676E82">
              <w:rPr>
                <w:rFonts w:ascii="Times New Roman" w:eastAsia="Times New Roman" w:hAnsi="Times New Roman"/>
                <w:lang w:eastAsia="ru-RU"/>
              </w:rPr>
              <w:t>Квадрат и куб числа.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77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№5: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Упрощение вы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ражений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3.12.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364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Работа над ошибками.</w:t>
            </w:r>
          </w:p>
          <w:p w:rsidR="00967622" w:rsidRPr="00676E82" w:rsidRDefault="00440E95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Решение задач. </w:t>
            </w:r>
            <w:r w:rsidR="004F0CAA" w:rsidRPr="00676E82">
              <w:rPr>
                <w:rFonts w:ascii="Times New Roman" w:hAnsi="Times New Roman"/>
                <w:color w:val="000000"/>
                <w:lang w:eastAsia="ru-RU"/>
              </w:rPr>
              <w:t>*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Старинные задачи.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Научиться применять приобретенные ЗУН для решения практических задач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Формируют познавательный интерес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. Анализ объектов (К) – организовывать и планировать учебное сотрудничество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930"/>
        </w:trPr>
        <w:tc>
          <w:tcPr>
            <w:tcW w:w="1524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pStyle w:val="af7"/>
              <w:ind w:left="1440"/>
              <w:rPr>
                <w:b/>
                <w:sz w:val="22"/>
                <w:szCs w:val="22"/>
              </w:rPr>
            </w:pPr>
            <w:r w:rsidRPr="00676E82">
              <w:rPr>
                <w:b/>
                <w:sz w:val="22"/>
                <w:szCs w:val="22"/>
              </w:rPr>
              <w:t xml:space="preserve">                                         </w:t>
            </w:r>
            <w:proofErr w:type="gramStart"/>
            <w:r w:rsidRPr="00676E82">
              <w:rPr>
                <w:b/>
                <w:sz w:val="22"/>
                <w:szCs w:val="22"/>
                <w:lang w:val="en-US"/>
              </w:rPr>
              <w:t>V</w:t>
            </w:r>
            <w:r w:rsidRPr="00676E82">
              <w:rPr>
                <w:b/>
                <w:sz w:val="22"/>
                <w:szCs w:val="22"/>
              </w:rPr>
              <w:t>.  Площади</w:t>
            </w:r>
            <w:proofErr w:type="gramEnd"/>
            <w:r w:rsidRPr="00676E82">
              <w:rPr>
                <w:b/>
                <w:sz w:val="22"/>
                <w:szCs w:val="22"/>
              </w:rPr>
              <w:t xml:space="preserve"> и объёмы – 16 часов.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Формулы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Составлять буквен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выражения, на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ходят значения выра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жений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осознают и при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нимают социальную роль 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ника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составляют план выполнения заданий; обнаруживают и формули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руют проблему; (П) – выводы «если… то…». (К) – умеют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119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77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Формулы площади.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87CA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79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Формулы периметра  прямоугольника и квадрата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 в развёрнутом или сжатом виде.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 – умеют понимать точку зрения другого.</w:t>
            </w:r>
            <w:proofErr w:type="gramEnd"/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1055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79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Решение задач на нахождение периметра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познавательный интерес к предмету,  дают адекватную 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составляют план выполнения заданий совместно с учителем.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записывают выводы в виде правил.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оформлять свои мысли в устной и письменной речи.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Площадь. Формула пло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щади прямоугольника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Описывать явления и события с использо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ванием буквенных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выражений; работают по составленному плану 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Проявляют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тельных задач; 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(Р) – работают по составленному плану. (П) – записывают выводы «если… то…». (К) – умеют выска</w:t>
            </w:r>
            <w:r w:rsidRPr="00676E82">
              <w:rPr>
                <w:rFonts w:ascii="Times New Roman" w:hAnsi="Times New Roman"/>
                <w:lang w:eastAsia="ru-RU"/>
              </w:rPr>
              <w:softHyphen/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зывать свою точку зрения, оформ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лять свои мысли в устной и пись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менной речи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11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81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Формула площади квадрата.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640A7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Единицы измерения площадей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Переходить от одних единиц измерения к другим; решать 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тейские ситуации (планировка, раз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метка)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достижения; Прояв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осознают соци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альную роль 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ника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составляют план выполнения заданий; обнаруживают и формули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руют проблему; (П) – записывают выводы правил «если… то…». (К) – умеют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Перевод единиц площади.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A45B21">
        <w:trPr>
          <w:gridBefore w:val="1"/>
          <w:gridAfter w:val="1"/>
          <w:wBefore w:w="34" w:type="dxa"/>
          <w:wAfter w:w="68" w:type="dxa"/>
          <w:trHeight w:val="87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84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A45B21" w:rsidRDefault="00440E95" w:rsidP="00A45B21">
            <w:pPr>
              <w:jc w:val="both"/>
              <w:rPr>
                <w:rFonts w:ascii="Times New Roman" w:hAnsi="Times New Roman"/>
                <w:color w:val="000000"/>
              </w:rPr>
            </w:pPr>
            <w:r w:rsidRPr="00676E82">
              <w:rPr>
                <w:rFonts w:ascii="Times New Roman" w:hAnsi="Times New Roman"/>
                <w:color w:val="000000"/>
              </w:rPr>
              <w:t>*Старинные меры длин</w:t>
            </w:r>
            <w:r w:rsidR="00A45B21">
              <w:rPr>
                <w:rFonts w:ascii="Times New Roman" w:hAnsi="Times New Roman"/>
                <w:color w:val="000000"/>
              </w:rPr>
              <w:t>ы.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362E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640A7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963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85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задач с использованием единиц измерения площадей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Решают житейские задачи, требующие умения находить геометрические величины (планировка, разметка).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источники информации.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сопоставляют и отбирают информацию,  полученную из разных источников.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– умеют  взглянуть на ситуацию с другой стороны и договориться с людьми иных позиций.</w:t>
            </w:r>
            <w:proofErr w:type="gramEnd"/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199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Прямоугольный параллелепипед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Распознавать на черте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жах прямоугольный параллелепипед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тельную само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оценку и оценку результатов УД;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75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Прямоугольный параллелепипед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Определяют вид пространственных фигур. Распознают параллелепипед на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чертежах, рисунках, в окружающем мире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Дают положительную самооценку и оценку результатов УД; осознают и принимают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социальную роль ученика.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Регулятивные  – определяют цель УД, осуществляют поиск  средств её достижения.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– передают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содержание в сжатом или развёрнутом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умеют слушать других; уважительно относиться к мнению других.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33D8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1</w:t>
            </w:r>
            <w:r w:rsidR="009640A7">
              <w:rPr>
                <w:rFonts w:ascii="Times New Roman" w:eastAsia="Times New Roman" w:hAnsi="Times New Roman"/>
              </w:rPr>
              <w:t>9</w:t>
            </w:r>
            <w:r w:rsidRPr="00676E82">
              <w:rPr>
                <w:rFonts w:ascii="Times New Roman" w:eastAsia="Times New Roman" w:hAnsi="Times New Roman"/>
              </w:rPr>
              <w:t>.</w:t>
            </w:r>
            <w:r w:rsidR="00967622" w:rsidRPr="00676E82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88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Объёмы. 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Переходить от одних единиц измерения к другим; пошагово контролировать пра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вильность и полноту выполнения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объясняют самому себе свои наиболее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метные достижения, оценивают свою познавательную деятель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ность 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89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Объёмы. Объём прямоугольного параллелепи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педа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33D8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87CA9" w:rsidRPr="00676E82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40E95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*Старинные меры измерения объема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алгоритма арифмети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ческого действия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тельную само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оценку и оценку результатов УД;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составляют план выполнения заданий; обнаруживают и формули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руют проблему; (П) – выводы «если… то…». (К) – умеют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33D88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640A7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E5576">
        <w:trPr>
          <w:gridBefore w:val="1"/>
          <w:gridAfter w:val="1"/>
          <w:wBefore w:w="34" w:type="dxa"/>
          <w:wAfter w:w="68" w:type="dxa"/>
          <w:trHeight w:val="1237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91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№6: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Площади и объёмы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E5576">
        <w:trPr>
          <w:gridBefore w:val="1"/>
          <w:gridAfter w:val="1"/>
          <w:wBefore w:w="34" w:type="dxa"/>
          <w:wAfter w:w="68" w:type="dxa"/>
          <w:trHeight w:val="560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ind w:left="1080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317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2C1CA8" w:rsidRDefault="00967622" w:rsidP="002C1CA8">
            <w:pPr>
              <w:ind w:left="387"/>
              <w:jc w:val="center"/>
              <w:rPr>
                <w:rFonts w:ascii="Times New Roman" w:hAnsi="Times New Roman"/>
                <w:b/>
              </w:rPr>
            </w:pPr>
            <w:r w:rsidRPr="00676E82">
              <w:rPr>
                <w:rFonts w:ascii="Times New Roman" w:hAnsi="Times New Roman"/>
                <w:b/>
                <w:lang w:val="en-US"/>
              </w:rPr>
              <w:t xml:space="preserve">VI </w:t>
            </w:r>
            <w:r w:rsidRPr="00676E82">
              <w:rPr>
                <w:rFonts w:ascii="Times New Roman" w:hAnsi="Times New Roman"/>
                <w:b/>
              </w:rPr>
              <w:t>.Обыкновенные дроби – 25 часов</w:t>
            </w:r>
            <w:r w:rsidR="002C1CA8">
              <w:rPr>
                <w:rFonts w:ascii="Times New Roman" w:hAnsi="Times New Roman"/>
                <w:b/>
              </w:rPr>
              <w:t>.</w:t>
            </w:r>
          </w:p>
        </w:tc>
      </w:tr>
      <w:tr w:rsidR="00967622" w:rsidRPr="00676E82" w:rsidTr="004E5576">
        <w:trPr>
          <w:gridBefore w:val="1"/>
          <w:gridAfter w:val="1"/>
          <w:wBefore w:w="34" w:type="dxa"/>
          <w:wAfter w:w="68" w:type="dxa"/>
          <w:trHeight w:val="2702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92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Работа над ошибками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 xml:space="preserve">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Окружность и круг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Изображать окруж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ность, круг; наблю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дать за изменением решения задач от ус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ловия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достижения; Прояв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осознают соци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альную роль 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ника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составляют план выполнения заданий; обнаруживают и формули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руют проблему; (П) – записывают выводы правил «если… то…». (К) – умеют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  <w:r w:rsidR="00967622" w:rsidRPr="00676E82">
              <w:rPr>
                <w:rFonts w:ascii="Times New Roman" w:eastAsia="Times New Roman" w:hAnsi="Times New Roman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440E95">
        <w:trPr>
          <w:gridBefore w:val="1"/>
          <w:gridAfter w:val="1"/>
          <w:wBefore w:w="34" w:type="dxa"/>
          <w:wAfter w:w="68" w:type="dxa"/>
          <w:trHeight w:val="226"/>
        </w:trPr>
        <w:tc>
          <w:tcPr>
            <w:tcW w:w="15242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2C1CA8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93</w:t>
            </w:r>
          </w:p>
        </w:tc>
        <w:tc>
          <w:tcPr>
            <w:tcW w:w="1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Доли.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составляют план выполнения заданий вместе с учителем.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высказывать свою точку зрения, оформлять свои мысли в устной и письменной речи.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9640A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26.12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2C1CA8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Обыкновенные дроби.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Пошагово контроли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ровать правильность и полноту выполнения алгоритма арифмети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ческого действия; использовать различ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приёмы проверки правильности выпол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нения заданий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составляют план выполнения заданий вместе с учителем; рабо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тают по составленному плану. (П) – строят предположения об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ции, необходимой для решения предметной задачи; записывают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вод «если… то…». (К) – умеют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стаивать свою точку зрения, приво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дить аргументы; принимать точку зрения другого; организовать учеб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9.01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2C1CA8">
        <w:trPr>
          <w:gridBefore w:val="1"/>
          <w:gridAfter w:val="1"/>
          <w:wBefore w:w="34" w:type="dxa"/>
          <w:wAfter w:w="68" w:type="dxa"/>
          <w:trHeight w:val="2186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95</w:t>
            </w:r>
          </w:p>
        </w:tc>
        <w:tc>
          <w:tcPr>
            <w:tcW w:w="1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 xml:space="preserve">Обыкновенные дроби </w:t>
            </w:r>
            <w:proofErr w:type="gramStart"/>
            <w:r w:rsidRPr="00676E82">
              <w:rPr>
                <w:rFonts w:ascii="Times New Roman" w:eastAsia="Times New Roman" w:hAnsi="Times New Roman"/>
              </w:rPr>
              <w:t>на</w:t>
            </w:r>
            <w:proofErr w:type="gramEnd"/>
            <w:r w:rsidRPr="00676E82">
              <w:rPr>
                <w:rFonts w:ascii="Times New Roman" w:eastAsia="Times New Roman" w:hAnsi="Times New Roman"/>
              </w:rPr>
              <w:t xml:space="preserve"> координатной прямой.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640A7">
              <w:rPr>
                <w:rFonts w:ascii="Times New Roman" w:eastAsia="Times New Roman" w:hAnsi="Times New Roman"/>
              </w:rPr>
              <w:t>0</w:t>
            </w:r>
            <w:r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2C1CA8">
        <w:trPr>
          <w:gridBefore w:val="1"/>
          <w:gridAfter w:val="1"/>
          <w:wBefore w:w="34" w:type="dxa"/>
          <w:wAfter w:w="68" w:type="dxa"/>
          <w:trHeight w:val="2649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96</w:t>
            </w:r>
          </w:p>
        </w:tc>
        <w:tc>
          <w:tcPr>
            <w:tcW w:w="10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задач на нахождение дроби от числа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познавательный интерес к способам решения задач,  дают адекватную  положительную самооценку и оценку результатов УД.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Регулятивные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- обнаруживают и формулируют  учебную проблему совместно с учителем. Познавательные – делают предположения об информации, которая необходима для решения учебной задачи.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оформлять свои мысли в устной и письменной речи.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1</w:t>
            </w:r>
            <w:r w:rsidR="009640A7">
              <w:rPr>
                <w:rFonts w:ascii="Times New Roman" w:eastAsia="Times New Roman" w:hAnsi="Times New Roman"/>
              </w:rPr>
              <w:t>.</w:t>
            </w:r>
            <w:r w:rsidRPr="00676E82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2C1CA8">
        <w:tblPrEx>
          <w:tblLook w:val="0000" w:firstRow="0" w:lastRow="0" w:firstColumn="0" w:lastColumn="0" w:noHBand="0" w:noVBand="0"/>
        </w:tblPrEx>
        <w:trPr>
          <w:gridBefore w:val="6"/>
          <w:gridAfter w:val="19"/>
          <w:wBefore w:w="1120" w:type="dxa"/>
          <w:wAfter w:w="13329" w:type="dxa"/>
          <w:trHeight w:val="70"/>
        </w:trPr>
        <w:tc>
          <w:tcPr>
            <w:tcW w:w="895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EC2BEC">
        <w:trPr>
          <w:trHeight w:val="83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97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 xml:space="preserve">Решение задач на нахождение числа по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его дроби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Моделируют в графической, предметной форме понятия и свойства,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связанные с понятием обыкновенной дроби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Проявляют устойчивый интерес к способам решения познавательных задач; дают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положительную самооценку и оценку результатов УД, объясняют себе свои наиболее заметные достижения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Регулятивные  – определяют цель УД, осуществляют поиск  средств её достижения.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– переда-ют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содержание в сжатом или развёрнутом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умеют слушать других; уважительно относиться к мнению других.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13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98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50958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Сравнение дробей</w:t>
            </w:r>
          </w:p>
        </w:tc>
        <w:tc>
          <w:tcPr>
            <w:tcW w:w="2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37" w:rsidRPr="00676E82" w:rsidRDefault="00040B37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040B37" w:rsidRPr="00676E82" w:rsidRDefault="00040B37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Преобразовывают обыкновенные дроби, сравнивают и упорядочивают их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широкий интерес к способам  решения новых учебных задач, понимают причины успеха в  учебной деятельности.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понимают причины своего неуспеха и находят способы выхода из данной ситуации.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оформлять свои мысли в устной и письменной речи.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Правила сравнения дробей.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Правильные и неправильные дроби.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16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Правильные и неправильные дроби при решении задач.</w:t>
            </w:r>
          </w:p>
        </w:tc>
        <w:tc>
          <w:tcPr>
            <w:tcW w:w="2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Исследовать ситуации, требующие сравнения чисел, их упорядоче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сравнивают раз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способы вычис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ления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учебной дея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тельности;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-ют поиск средств её достижения. (П) – записывают выводы правил «если…, то…». (К) – умеют критично относиться к сво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ему мнению; организовать взаимо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640A7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Сравнение дробей на </w:t>
            </w:r>
            <w:proofErr w:type="gramStart"/>
            <w:r w:rsidRPr="00676E82">
              <w:rPr>
                <w:rFonts w:ascii="Times New Roman" w:hAnsi="Times New Roman"/>
                <w:color w:val="000000"/>
                <w:lang w:eastAsia="ru-RU"/>
              </w:rPr>
              <w:t>координатной</w:t>
            </w:r>
            <w:proofErr w:type="gramEnd"/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прямой.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103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50958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*Магические квадраты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Указывать правиль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и неправильные дроби; выделять це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лую часть из непра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вильной дроби; 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знавательный интерес к изуче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нию предмета, дают 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ную оценку своей УД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составляют план выполнения заданий; обнаруживают и формули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руют проблему; (П) – записывают выводы правил «если… то…». (К) – умеют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Обыкновенные дроби.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105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Решение задач с применением правильных и неправильных дробей 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87CA9" w:rsidRPr="00676E82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</w:tbl>
    <w:p w:rsidR="00967622" w:rsidRPr="00676E82" w:rsidRDefault="00967622" w:rsidP="00967622">
      <w:pPr>
        <w:spacing w:after="0" w:line="240" w:lineRule="auto"/>
        <w:jc w:val="both"/>
        <w:rPr>
          <w:rFonts w:ascii="Times New Roman" w:hAnsi="Times New Roman"/>
          <w:lang w:eastAsia="ru-RU"/>
        </w:rPr>
        <w:sectPr w:rsidR="00967622" w:rsidRPr="00676E82" w:rsidSect="00EC2BEC">
          <w:headerReference w:type="default" r:id="rId15"/>
          <w:pgSz w:w="16838" w:h="11906" w:orient="landscape"/>
          <w:pgMar w:top="431" w:right="720" w:bottom="426" w:left="720" w:header="709" w:footer="709" w:gutter="0"/>
          <w:cols w:space="708"/>
          <w:docGrid w:linePitch="360"/>
        </w:sect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851"/>
        <w:gridCol w:w="2268"/>
        <w:gridCol w:w="2409"/>
        <w:gridCol w:w="2694"/>
        <w:gridCol w:w="4110"/>
        <w:gridCol w:w="993"/>
        <w:gridCol w:w="992"/>
      </w:tblGrid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№7: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Обыкновенные дроби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23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Анализ к/р.26.Сложение дробей с одинаковыми знаменателями.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Обнаруживать и уст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ранять ошибки логи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ческого (в ходе реше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ния) и арифметиче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ского (в вычислении) характера; самостоя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тельно выбирать способ решения зада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вил «если…, то…».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других; умеют ор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640A7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Вычитание дробей с одинаковыми знаменателями.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87CA9"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50958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*Учимся рассуждать при решении задач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Записывать дробь в виде частного и част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ное в виде дроби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математики; понимают причины успеха в своей УД.</w:t>
            </w:r>
            <w:proofErr w:type="gramEnd"/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ситься к мнению других.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.Деление и дроби.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9640A7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640A7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Деление суммы на число.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Представлять число в виде суммы его це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лой и дробной части; действовать по задан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ному и самостоя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тельно выбранному плану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достижения; Прояв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ляют устойчивый 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тельных задач; осознают и при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нимают соци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альную роль 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ника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87CA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29</w:t>
            </w:r>
            <w:r w:rsidR="00967622" w:rsidRPr="00676E82">
              <w:rPr>
                <w:rFonts w:ascii="Times New Roman" w:eastAsia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Смешанные числа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4704E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30.</w:t>
            </w:r>
            <w:r w:rsidR="00967622" w:rsidRPr="00676E82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Сложение и вычитание смешанных чисел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Складывать и вычи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тать смешанные числа; используют математическую тер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минологию при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писи и выполнении действия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саморазвития; проявляют ус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тойчивый интерес к способам решения задач; Проявляют ус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тойчивый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интерес к способам решения познава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тельных задач;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пользуют основные и дополнитель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687CA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64704E" w:rsidRPr="00676E82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.0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Представление смешанного числа в виде неправильной дроби.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87CA9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0</w:t>
            </w:r>
            <w:r w:rsidR="0064704E" w:rsidRPr="00676E82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.0</w:t>
            </w:r>
            <w:r w:rsidRPr="00676E8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50958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iCs/>
                <w:lang w:eastAsia="ru-RU"/>
              </w:rPr>
              <w:t>*Математические ребусы, таинственные истории.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spacing w:before="24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before="240"/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9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№8: Сложение и вы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читание дробей с одинаковыми знаменателями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245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  <w:b/>
              </w:rPr>
            </w:pPr>
            <w:r w:rsidRPr="00676E82">
              <w:rPr>
                <w:rFonts w:ascii="Times New Roman" w:eastAsia="Times New Roman" w:hAnsi="Times New Roman"/>
                <w:b/>
              </w:rPr>
              <w:t xml:space="preserve">                VII.</w:t>
            </w:r>
            <w:r w:rsidRPr="00676E82">
              <w:rPr>
                <w:rFonts w:ascii="Times New Roman" w:eastAsia="Times New Roman" w:hAnsi="Times New Roman"/>
                <w:b/>
              </w:rPr>
              <w:tab/>
              <w:t>Десятичные дроби. Сложение и вычитание десятичных дробей – 16 часов.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Работа над ошибками. Десятичная запись дробных чисел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Читать и записывать десятичные дроби; прогнозировать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зультат вычислений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положи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тельную само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оценку и оценку результатов УД; 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тики, широкий интерес к спо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собам решения новых учебных задач,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пользуют основные и дополнитель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87CA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Запись дробных чисел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Сравнение десятичных дробей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Исследовать ситуацию, требующую сравне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 чисел, их упоря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дочения; сравнивать числа по классам и разрядам; объяснять ход решения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Объясняют себе свои наиболее заметные достижения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пользуют основные и дополнитель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Десятичные дроби.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87CA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.Сравнение  десятичных дробей.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50958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*Решение логических задач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Складывать и вычи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тать десятичные дроби; используют математическую тер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минологию при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писи и выполнении арифметического действия (сложения и вычитания)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знавательный интерес к изуче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нию предмета, дают 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ную оценку своей УД; Прояв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ние к урокам матема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тики, ши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рокий интерес к спо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собам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шения новых учебных задач,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пользуют основные и дополнитель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40A7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Сравнение десятичных дробей с помощью координатного луча.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394FD6">
        <w:trPr>
          <w:trHeight w:val="10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124</w:t>
            </w: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.Применение правил сравнения десятичных дробей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3E770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13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0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задач на сравнение десятичных дробей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Сравнивают числа по классам и разрядам, объясняют ход решения задачи.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– умеют  понимать точку зрения другого..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640A7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Сложение десятичных дробей.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Складывают десятичные дроби.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проявляют познавательный интерес к изучению предмета.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определяют цель учебной деятельности; осуществляют поиск средств её достижения.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преобразовывают модели с  целью выявления общих законов, определяющих предметную область.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умеют  организовать учебное взаимодействие в группе.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5</w:t>
            </w:r>
            <w:r w:rsidR="00D47AB1">
              <w:rPr>
                <w:rFonts w:ascii="Times New Roman" w:eastAsia="Times New Roman" w:hAnsi="Times New Roman"/>
              </w:rPr>
              <w:t>.</w:t>
            </w:r>
            <w:r w:rsidR="00967622" w:rsidRPr="00676E82">
              <w:rPr>
                <w:rFonts w:ascii="Times New Roman" w:eastAsia="Times New Roman" w:hAnsi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D47AB1" w:rsidRPr="00676E82" w:rsidTr="00641185">
        <w:trPr>
          <w:trHeight w:val="21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 xml:space="preserve">Вычитание </w:t>
            </w:r>
          </w:p>
          <w:p w:rsidR="00D47AB1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десятичных дробей.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Вычитают десятичные дроби.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адекватно  оценивают свою учебную деятельность.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Регулятивные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- обнаруживают и формулируют  учебную проблему совместно с учителем.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 сопоставляют и отбирают информацию,  полученную из разных источников.</w:t>
            </w:r>
          </w:p>
          <w:p w:rsidR="00D47AB1" w:rsidRPr="00676E82" w:rsidRDefault="00D47AB1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– умеют принимать точку зрения другого, слушать.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AB1" w:rsidRPr="00676E82" w:rsidRDefault="00D47AB1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1A1E70">
        <w:trPr>
          <w:trHeight w:val="198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Сложение и вычитание десятичных дробей.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Округлять числа до заданного разряда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знавательный интерес к изуче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нию предмета, дают 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ную оценку своей УД;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умеют ор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12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задач на сложение и вычитание десятичных дробей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Сравнивают и упорядочивают десятичные дроби. Выполняют вычисления с десятичными дробями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– умеют  понимать точку зрения другого.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87CA9" w:rsidRPr="00676E82">
              <w:rPr>
                <w:rFonts w:ascii="Times New Roman" w:eastAsia="Times New Roman" w:hAnsi="Times New Roman"/>
              </w:rPr>
              <w:t>9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Приближённые значения чисел. Округление чисел.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EC2BEC">
            <w:pPr>
              <w:rPr>
                <w:rFonts w:ascii="Times New Roman" w:eastAsia="Times New Roman" w:hAnsi="Times New Roman"/>
                <w:highlight w:val="yellow"/>
              </w:rPr>
            </w:pPr>
            <w:r w:rsidRPr="00676E82">
              <w:rPr>
                <w:rFonts w:ascii="Times New Roman" w:eastAsia="Times New Roman" w:hAnsi="Times New Roman"/>
              </w:rPr>
              <w:t>20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  <w:highlight w:val="yellow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№9: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Десятичные дроби. Сложение и вы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читание десятичных дробей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D47AB1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1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 xml:space="preserve">Работа над ошибками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67622" w:rsidRPr="00676E82" w:rsidRDefault="00950958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*Занимательные задачи.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Научиться применять приобретенные ЗУН для решения практических задач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Формируют познавательный интерес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. Анализ объектов (К) – организовывать и планировать учебное сотрудничество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87CA9" w:rsidRPr="00676E82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797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  <w:b/>
              </w:rPr>
              <w:t xml:space="preserve">                                       VIII.</w:t>
            </w:r>
            <w:r w:rsidRPr="00676E82">
              <w:rPr>
                <w:rFonts w:ascii="Times New Roman" w:eastAsia="Times New Roman" w:hAnsi="Times New Roman"/>
                <w:b/>
              </w:rPr>
              <w:tab/>
              <w:t>Умножение и деление десятичных дробей –  28 часа</w:t>
            </w:r>
            <w:r w:rsidRPr="00676E82">
              <w:rPr>
                <w:rFonts w:ascii="Times New Roman" w:eastAsia="Times New Roman" w:hAnsi="Times New Roman"/>
              </w:rPr>
              <w:t>.</w:t>
            </w:r>
          </w:p>
        </w:tc>
      </w:tr>
    </w:tbl>
    <w:p w:rsidR="009F5AED" w:rsidRPr="00676E82" w:rsidRDefault="009F5AED" w:rsidP="009F5AED">
      <w:pPr>
        <w:spacing w:after="0"/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X="392" w:tblpY="2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4"/>
        <w:gridCol w:w="45"/>
        <w:gridCol w:w="850"/>
        <w:gridCol w:w="2268"/>
        <w:gridCol w:w="2410"/>
        <w:gridCol w:w="2835"/>
        <w:gridCol w:w="3969"/>
        <w:gridCol w:w="992"/>
        <w:gridCol w:w="993"/>
      </w:tblGrid>
      <w:tr w:rsidR="00967622" w:rsidRPr="00676E82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десятичных дробей на натуральное число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Умножать десятич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числа на нату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ральное число; поша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гово контролировать правильность выпол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нения арифметиче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ского действия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Объясняют себе свои наиболее заметные достижения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пользуют основные и дополнитель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  <w:iCs/>
              </w:rPr>
              <w:t>Правило умножения десятичных дробей на натуральное число.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484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br w:type="page"/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Вычисление значения выражения.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Применяют алгоритм умножения десятичной дроби на натуральные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Регулятивные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- работают по составленному плану. 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сопоставляют и отбирают информацию, полученную из разных источников. Коммуникативные – умеют оформлять свои мысли в устной и письменной речи с учетом речевых ситуаций.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3E7701" w:rsidP="00687CA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87CA9"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Деление десятичной дроби на натуральное число.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Делить десятичные дроби на натуральные числа; моделировать ситуации, иллюстри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рующие арифметиче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ское действие и ход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его выполнения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ношение к урокам математики, широкий интерес к способам решения новых учебных задач, понимают причины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успеха в своей учебной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(Р) – составляют план выполнения заданий вместе с учителем; рабо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тают по составленному плану. (П) – строят предположения об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ции, необходимой для решения предметной задачи; записывают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вод «если…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то…». (К) – умеют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стаивать свою точку зрения, приво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дить аргументы; принимать точку зрения другого; организовать учеб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ное взаимодействие в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27</w:t>
            </w:r>
            <w:r w:rsidR="00967622" w:rsidRPr="00676E82">
              <w:rPr>
                <w:rFonts w:ascii="Times New Roman" w:eastAsia="Times New Roman" w:hAnsi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 xml:space="preserve">Деление десятичной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дроби на 10, 100, 1000 и т. 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5D5CC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  <w:r w:rsidR="00967622" w:rsidRPr="00676E82">
              <w:rPr>
                <w:rFonts w:ascii="Times New Roman" w:eastAsia="Times New Roman" w:hAnsi="Times New Roman"/>
              </w:rPr>
              <w:t>.0</w:t>
            </w: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65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примеров на деление десятичных дробей на натуральные числа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Применяют алгоритм деления десятичной дроби на натуральное число.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 отстаивать собственную точку зрения, аргументировать ее.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5D5CC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  <w:r w:rsidR="00967622" w:rsidRPr="00676E82">
              <w:rPr>
                <w:rFonts w:ascii="Times New Roman" w:eastAsia="Times New Roman" w:hAnsi="Times New Roman"/>
              </w:rPr>
              <w:t>.0</w:t>
            </w: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51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Вычисление значения выражения.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Складывать и вычитать десятичные дроби; используют математическую терминологию при записи и выполнении арифметического действия (сложения и вычитания)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осуществляют средства её достижения; работают по составленному плану. (П) – передают содержание в сжатом или развёрнутом виде. (К) – умеют слушать других; умеют организовать взаимодействие в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12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Решение уравнений.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Решать простейшие уравнения; состав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лять уравнение как математическую 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дель задачи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позитивную самооценку на основе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информации,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2711FA">
        <w:trPr>
          <w:trHeight w:val="296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Деление десятичной дроби на натуральное число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 - работают по составленному плану, используют основные и дополнительные средства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.(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П) – делают предположения об информации, которая необходима для  решения учебной задачи.(К) – умеют  высказывать  свою точку зрения, приводя аргументы для ее обоснования.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  <w:highlight w:val="yellow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69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задач на тему «Умножение и деление десятичных дробей на натуральное число»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понимают причины неуспеха и находят способы выхода из данной ситуации. Познавательные – делают предположения об информации, нужной для решения задач.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– умеют критично относиться к  своему мнению.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297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№10: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и деление десятичных дробей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7F6508">
        <w:trPr>
          <w:trHeight w:val="559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62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Работа над ошибками. Умножение десятичных дробей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ношение к урокам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пользуют основные и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дополнитель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</w:tbl>
    <w:p w:rsidR="009F5AED" w:rsidRPr="00676E82" w:rsidRDefault="009F5AED" w:rsidP="009F5AED">
      <w:pPr>
        <w:spacing w:after="0"/>
        <w:rPr>
          <w:rFonts w:ascii="Times New Roman" w:hAnsi="Times New Roman"/>
          <w:vanish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993"/>
        <w:gridCol w:w="2268"/>
        <w:gridCol w:w="2409"/>
        <w:gridCol w:w="2835"/>
        <w:gridCol w:w="3969"/>
        <w:gridCol w:w="993"/>
        <w:gridCol w:w="992"/>
      </w:tblGrid>
      <w:tr w:rsidR="00967622" w:rsidRPr="00676E82" w:rsidTr="009F5AED">
        <w:trPr>
          <w:trHeight w:val="3036"/>
        </w:trPr>
        <w:tc>
          <w:tcPr>
            <w:tcW w:w="850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Умножение десятичных дробей на 0,1;0,01 и т. д.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Умножать десятич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ные дроби; решают задачи на умножение десятичных дробей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76E82">
              <w:rPr>
                <w:rFonts w:ascii="Times New Roman" w:hAnsi="Times New Roman"/>
                <w:lang w:eastAsia="ru-RU"/>
              </w:rPr>
              <w:t>ные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 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3E7701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9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9F5AED">
        <w:tc>
          <w:tcPr>
            <w:tcW w:w="850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146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Вычисление значения выражения.</w:t>
            </w:r>
          </w:p>
        </w:tc>
        <w:tc>
          <w:tcPr>
            <w:tcW w:w="2409" w:type="dxa"/>
            <w:vMerge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67622" w:rsidRPr="00676E82" w:rsidRDefault="003E7701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10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9F5AED">
        <w:tc>
          <w:tcPr>
            <w:tcW w:w="850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147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Умножение десятичных дробей в решении задач</w:t>
            </w:r>
          </w:p>
        </w:tc>
        <w:tc>
          <w:tcPr>
            <w:tcW w:w="2409" w:type="dxa"/>
            <w:vMerge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67622" w:rsidRPr="00676E82" w:rsidRDefault="003E7701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1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9F5AED">
        <w:tc>
          <w:tcPr>
            <w:tcW w:w="850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148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Умножение десятичных дробей</w:t>
            </w:r>
          </w:p>
        </w:tc>
        <w:tc>
          <w:tcPr>
            <w:tcW w:w="2409" w:type="dxa"/>
            <w:vMerge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67622" w:rsidRPr="00676E82" w:rsidRDefault="00D47AB1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9F5AED">
        <w:trPr>
          <w:trHeight w:val="70"/>
        </w:trPr>
        <w:tc>
          <w:tcPr>
            <w:tcW w:w="850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149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Деление на десятичную дробь</w:t>
            </w:r>
          </w:p>
        </w:tc>
        <w:tc>
          <w:tcPr>
            <w:tcW w:w="2409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Делить на десятичную дробь; решать задачи на деление на деся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тичную дробь; дейст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вуют по составлен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ному плану решения заданий</w:t>
            </w:r>
          </w:p>
          <w:p w:rsidR="00967622" w:rsidRPr="00676E82" w:rsidRDefault="00967622" w:rsidP="009F5AE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9F5AE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УД; Проявляют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положительное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осуществляют средства её достижения; работают по составленному плану. (П) – передают содержание в сжатом или развёрнутом виде; выводы правил «если…, то…». (К) – умеют слушать других; уважительно относиться к мнению других; умеют орга</w:t>
            </w:r>
            <w:r w:rsidR="007F6508" w:rsidRPr="00676E82">
              <w:rPr>
                <w:rFonts w:ascii="Times New Roman" w:hAnsi="Times New Roman"/>
                <w:lang w:eastAsia="ru-RU"/>
              </w:rPr>
              <w:t>низовать взаимодействие в группе</w:t>
            </w:r>
          </w:p>
        </w:tc>
        <w:tc>
          <w:tcPr>
            <w:tcW w:w="993" w:type="dxa"/>
            <w:shd w:val="clear" w:color="auto" w:fill="auto"/>
          </w:tcPr>
          <w:p w:rsidR="00967622" w:rsidRPr="00676E82" w:rsidRDefault="003E7701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3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676E82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9F5AED" w:rsidRPr="00676E82" w:rsidRDefault="009F5AED" w:rsidP="009F5AED">
      <w:pPr>
        <w:spacing w:after="0"/>
        <w:rPr>
          <w:rFonts w:ascii="Times New Roman" w:hAnsi="Times New Roman"/>
          <w:vanish/>
        </w:rPr>
      </w:pPr>
    </w:p>
    <w:tbl>
      <w:tblPr>
        <w:tblpPr w:leftFromText="180" w:rightFromText="180" w:vertAnchor="page" w:horzAnchor="margin" w:tblpX="392" w:tblpY="99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581"/>
        <w:gridCol w:w="33"/>
        <w:gridCol w:w="959"/>
        <w:gridCol w:w="34"/>
        <w:gridCol w:w="2234"/>
        <w:gridCol w:w="34"/>
        <w:gridCol w:w="2376"/>
        <w:gridCol w:w="33"/>
        <w:gridCol w:w="2802"/>
        <w:gridCol w:w="33"/>
        <w:gridCol w:w="3969"/>
        <w:gridCol w:w="993"/>
        <w:gridCol w:w="992"/>
      </w:tblGrid>
      <w:tr w:rsidR="00967622" w:rsidRPr="00676E82" w:rsidTr="007B08BB">
        <w:trPr>
          <w:trHeight w:val="841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150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.Деление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0,1;0,01 и т. д.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6E" w:rsidRPr="00676E82" w:rsidRDefault="00FE7F6E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Делить на десятичную дробь; решать задачи на деление на десятичную дробь; действуют по составленному плану решения заданий</w:t>
            </w:r>
          </w:p>
          <w:p w:rsidR="00FE7F6E" w:rsidRPr="00676E82" w:rsidRDefault="00FE7F6E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E7F6E" w:rsidRPr="00676E82" w:rsidRDefault="00FE7F6E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E7F6E" w:rsidRPr="00676E82" w:rsidRDefault="00FE7F6E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E7F6E" w:rsidRPr="00676E82" w:rsidRDefault="00FE7F6E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E7F6E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УД; Проявляют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положительное</w:t>
            </w:r>
            <w:proofErr w:type="gramEnd"/>
          </w:p>
        </w:tc>
        <w:tc>
          <w:tcPr>
            <w:tcW w:w="4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FE7F6E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осуществляют средства её достижения; работают по составленному плану. (П) – передают содержание в сжатом или развёрнутом виде; выводы правил «если…, то…». (К) – умеют слушать других; уважительно относиться к мнению других; умеют организовать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4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Вычисление </w:t>
            </w:r>
          </w:p>
          <w:p w:rsidR="00967622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значения выражения</w:t>
            </w:r>
            <w:r w:rsidR="00A37D6A" w:rsidRPr="00676E82">
              <w:rPr>
                <w:rFonts w:ascii="Times New Roman" w:hAnsi="Times New Roman"/>
                <w:lang w:eastAsia="ru-RU"/>
              </w:rPr>
              <w:t>.</w:t>
            </w:r>
            <w:r w:rsidRPr="00676E82">
              <w:rPr>
                <w:rFonts w:ascii="Times New Roman" w:hAnsi="Times New Roman"/>
                <w:lang w:eastAsia="ru-RU"/>
              </w:rPr>
              <w:t>*Решение логических задач, ребусов, кроссвордов  по материалам 5 класса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152</w:t>
            </w:r>
          </w:p>
          <w:p w:rsidR="00A36F74" w:rsidRPr="00676E82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A36F74" w:rsidRPr="00676E82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A36F74" w:rsidRPr="00676E82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A36F74" w:rsidRPr="00676E82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A36F74" w:rsidRPr="00676E82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A36F74" w:rsidRPr="00676E82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D47AB1" w:rsidRDefault="00A36F74" w:rsidP="00A36F74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47AB1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Административная К/</w:t>
            </w:r>
            <w:proofErr w:type="gramStart"/>
            <w:r w:rsidRPr="00D47AB1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р</w:t>
            </w:r>
            <w:proofErr w:type="gramEnd"/>
            <w:r w:rsidRPr="00D47AB1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№11: Умножение и деление десятичных дробей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Решение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текстовых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задач 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3E7701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8</w:t>
            </w:r>
            <w:r w:rsidRPr="00676E82">
              <w:rPr>
                <w:rFonts w:ascii="Times New Roman" w:hAnsi="Times New Roman"/>
                <w:lang w:eastAsia="ru-RU"/>
              </w:rPr>
              <w:t>.</w:t>
            </w:r>
            <w:r w:rsidR="00967622" w:rsidRPr="00676E82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Деление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десятичную дробь.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729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Среднее арифметическое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BB" w:rsidRPr="00676E82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  <w:p w:rsidR="007B08BB" w:rsidRPr="00676E82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5D5CC9" w:rsidP="00D47AB1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</w:t>
            </w:r>
            <w:r w:rsidR="00D47AB1">
              <w:rPr>
                <w:rFonts w:ascii="Times New Roman" w:hAnsi="Times New Roman"/>
                <w:lang w:eastAsia="ru-RU"/>
              </w:rPr>
              <w:t>0</w:t>
            </w:r>
            <w:r w:rsidR="00967622" w:rsidRPr="00676E82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174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Средняя скорость </w:t>
            </w:r>
          </w:p>
          <w:p w:rsidR="00967622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движения.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  <w:r w:rsidR="007B08BB" w:rsidRPr="00676E82">
              <w:rPr>
                <w:rFonts w:ascii="Times New Roman" w:hAnsi="Times New Roman"/>
                <w:lang w:eastAsia="ru-RU"/>
              </w:rPr>
              <w:t>, проявляют познавательный интерес к предмету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5D5CC9" w:rsidP="00D47AB1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</w:t>
            </w:r>
            <w:r w:rsidR="00D47AB1">
              <w:rPr>
                <w:rFonts w:ascii="Times New Roman" w:hAnsi="Times New Roman"/>
                <w:lang w:eastAsia="ru-RU"/>
              </w:rPr>
              <w:t>1</w:t>
            </w:r>
            <w:r w:rsidR="00BB3FDB" w:rsidRPr="00676E82">
              <w:rPr>
                <w:rFonts w:ascii="Times New Roman" w:hAnsi="Times New Roman"/>
                <w:lang w:eastAsia="ru-RU"/>
              </w:rPr>
              <w:t>.0</w:t>
            </w:r>
            <w:r w:rsidR="00D47AB1">
              <w:rPr>
                <w:rFonts w:ascii="Times New Roman" w:hAnsi="Times New Roman"/>
                <w:lang w:eastAsia="ru-RU"/>
              </w:rPr>
              <w:t>3</w:t>
            </w:r>
          </w:p>
          <w:p w:rsidR="00D47AB1" w:rsidRPr="00D47AB1" w:rsidRDefault="00D47AB1" w:rsidP="00D47AB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D47AB1">
              <w:rPr>
                <w:rFonts w:ascii="Times New Roman" w:hAnsi="Times New Roman"/>
                <w:b/>
                <w:lang w:eastAsia="ru-RU"/>
              </w:rPr>
              <w:t>каникулы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Решение </w:t>
            </w:r>
          </w:p>
          <w:p w:rsidR="00967622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комбинаторных задач Способы распределения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матема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тическую терминоло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гию при записи и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полнении арифмети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ческого действия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4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умеют ор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BB3FDB" w:rsidRPr="00676E82">
              <w:rPr>
                <w:rFonts w:ascii="Times New Roman" w:hAnsi="Times New Roman"/>
                <w:lang w:eastAsia="ru-RU"/>
              </w:rPr>
              <w:t>.0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*Факториал,</w:t>
            </w:r>
          </w:p>
          <w:p w:rsidR="00967622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перестановки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5D5CC9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2</w:t>
            </w:r>
            <w:r w:rsidR="00BB3FDB" w:rsidRPr="00676E82">
              <w:rPr>
                <w:rFonts w:ascii="Times New Roman" w:hAnsi="Times New Roman"/>
                <w:lang w:eastAsia="ru-RU"/>
              </w:rPr>
              <w:t>.0</w:t>
            </w:r>
            <w:r w:rsidR="00D47AB1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91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676E82">
              <w:rPr>
                <w:rFonts w:ascii="Times New Roman" w:hAnsi="Times New Roman"/>
                <w:iCs/>
                <w:lang w:eastAsia="ru-RU"/>
              </w:rPr>
              <w:t>1</w:t>
            </w: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676E82">
              <w:rPr>
                <w:rFonts w:ascii="Times New Roman" w:hAnsi="Times New Roman"/>
                <w:iCs/>
                <w:lang w:eastAsia="ru-RU"/>
              </w:rPr>
              <w:t xml:space="preserve">Среднее </w:t>
            </w:r>
          </w:p>
          <w:p w:rsidR="00967622" w:rsidRPr="00676E82" w:rsidRDefault="00A36F74" w:rsidP="00A36F74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676E82">
              <w:rPr>
                <w:rFonts w:ascii="Times New Roman" w:hAnsi="Times New Roman"/>
                <w:iCs/>
                <w:lang w:eastAsia="ru-RU"/>
              </w:rPr>
              <w:t>арифметическое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A36F74" w:rsidP="00D47A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Контрольная работа по теме "</w:t>
            </w:r>
            <w:r w:rsidR="00D47AB1">
              <w:rPr>
                <w:rFonts w:ascii="Times New Roman" w:hAnsi="Times New Roman"/>
                <w:lang w:eastAsia="ru-RU"/>
              </w:rPr>
              <w:t>Среднее арифметическое</w:t>
            </w:r>
            <w:r w:rsidRPr="00676E82">
              <w:rPr>
                <w:rFonts w:ascii="Times New Roman" w:hAnsi="Times New Roman"/>
                <w:lang w:eastAsia="ru-RU"/>
              </w:rPr>
              <w:t>".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672E1" w:rsidRPr="00676E82" w:rsidTr="007B08BB">
        <w:trPr>
          <w:trHeight w:val="625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E1" w:rsidRPr="00676E82" w:rsidRDefault="006672E1" w:rsidP="007B08BB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6672E1" w:rsidRPr="00676E82" w:rsidRDefault="006672E1" w:rsidP="007B08BB">
            <w:pPr>
              <w:spacing w:after="0" w:line="240" w:lineRule="auto"/>
              <w:ind w:left="1048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76E82">
              <w:rPr>
                <w:rFonts w:ascii="Times New Roman" w:hAnsi="Times New Roman"/>
                <w:b/>
                <w:lang w:eastAsia="ru-RU"/>
              </w:rPr>
              <w:t xml:space="preserve">                                                       </w:t>
            </w:r>
            <w:r w:rsidRPr="00676E82">
              <w:rPr>
                <w:rFonts w:ascii="Times New Roman" w:hAnsi="Times New Roman"/>
                <w:b/>
                <w:lang w:val="en-US" w:eastAsia="ru-RU"/>
              </w:rPr>
              <w:t>IX</w:t>
            </w:r>
            <w:r w:rsidRPr="00676E82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676E82">
              <w:rPr>
                <w:rFonts w:ascii="Times New Roman" w:eastAsia="Times New Roman" w:hAnsi="Times New Roman"/>
                <w:b/>
              </w:rPr>
              <w:t xml:space="preserve"> Инструменты для вычислений и измерений – 20 часов</w:t>
            </w:r>
          </w:p>
          <w:p w:rsidR="006672E1" w:rsidRPr="00676E82" w:rsidRDefault="006672E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gridAfter w:val="13"/>
          <w:wAfter w:w="15073" w:type="dxa"/>
          <w:trHeight w:val="372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Работа над ошибками Микрокалькулятор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Планировать решение задачи</w:t>
            </w:r>
          </w:p>
        </w:tc>
        <w:tc>
          <w:tcPr>
            <w:tcW w:w="2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5D5CC9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6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Микрокалькулятор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5D5CC9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7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Проценты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Записывать про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центы в виде деся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тичных дробей, и на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оборот; обнаружи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вать и устранять ошибки в вычисле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ниях</w:t>
            </w:r>
          </w:p>
        </w:tc>
        <w:tc>
          <w:tcPr>
            <w:tcW w:w="2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отличия в оценках той или иной ситуации раз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ными людьми; проявляют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ложительное отношение к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зультатам своей учебной дея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шать других; умеют ор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Инструменты  для вычислений и измерений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47AB1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Вычисление значения выражения с помощью микрокалькулятора.</w:t>
            </w:r>
          </w:p>
          <w:p w:rsidR="006672E1" w:rsidRPr="00676E82" w:rsidRDefault="006672E1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Планировать решение задачи</w:t>
            </w:r>
          </w:p>
        </w:tc>
        <w:tc>
          <w:tcPr>
            <w:tcW w:w="2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Проявляют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положительное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от-ношение к урокам математики, широкий интерес к способам решения новых учебных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задач, понимают причины успеха в своей учебной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D47AB1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0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  <w:p w:rsidR="00967622" w:rsidRPr="00676E82" w:rsidRDefault="00967622" w:rsidP="007B08B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Запись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десятичной</w:t>
            </w:r>
            <w:proofErr w:type="gramEnd"/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 дроби в виде  </w:t>
            </w: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Процентов.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1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138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Перевод процентов в десятичную дробь.</w:t>
            </w:r>
          </w:p>
          <w:p w:rsidR="00967622" w:rsidRPr="00676E82" w:rsidRDefault="00967622" w:rsidP="007B08B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5D5CC9" w:rsidRPr="00676E82">
              <w:rPr>
                <w:rFonts w:ascii="Times New Roman" w:hAnsi="Times New Roman"/>
                <w:lang w:eastAsia="ru-RU"/>
              </w:rPr>
              <w:t>3</w:t>
            </w:r>
            <w:r w:rsidR="00967622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11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Решение задач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на</w:t>
            </w:r>
            <w:proofErr w:type="gramEnd"/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нахождение процента </w:t>
            </w:r>
          </w:p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от числа</w:t>
            </w:r>
          </w:p>
          <w:p w:rsidR="00967622" w:rsidRPr="00676E82" w:rsidRDefault="00967622" w:rsidP="007B08B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Находят несколько процентов от величины. Соотносят указанную часть площади различных фигур с процентами.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устойчивый интерес к способам решения учебных задач, понимают причины успеха в своей учебной деятельности, дают адекватную оценку результатам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 высказывать  свою точку зрения, приводя аргументы для ее обоснования.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5D5CC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5D5CC9" w:rsidRPr="00676E82">
              <w:rPr>
                <w:rFonts w:ascii="Times New Roman" w:hAnsi="Times New Roman"/>
                <w:lang w:eastAsia="ru-RU"/>
              </w:rPr>
              <w:t>4</w:t>
            </w:r>
            <w:r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7B08BB">
        <w:trPr>
          <w:trHeight w:val="101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Нахождение числа по его процентам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Находят   величину по ее проценту. Осуществляют поиск информации, содержащей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дан-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ные</w:t>
            </w:r>
            <w:proofErr w:type="spellEnd"/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, выраженные в процентах, интерпретируют их.  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понимают причины неуспеха и находят способы выхода из данной ситуации.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нужной для решения задач.</w:t>
            </w:r>
          </w:p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– умеют критично относиться к  своему мнению.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D47AB1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  <w:r w:rsidR="00D47AB1">
              <w:rPr>
                <w:rFonts w:ascii="Times New Roman" w:hAnsi="Times New Roman"/>
                <w:lang w:eastAsia="ru-RU"/>
              </w:rPr>
              <w:t>5</w:t>
            </w:r>
            <w:r w:rsidRPr="00676E82">
              <w:rPr>
                <w:rFonts w:ascii="Times New Roman" w:hAnsi="Times New Roman"/>
                <w:lang w:eastAsia="ru-RU"/>
              </w:rPr>
              <w:t>.</w:t>
            </w:r>
            <w:r w:rsidR="00967622" w:rsidRPr="00676E8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967622" w:rsidRPr="00676E82" w:rsidRDefault="00967622" w:rsidP="00967622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pPr w:leftFromText="180" w:rightFromText="180" w:vertAnchor="text" w:horzAnchor="margin" w:tblpX="392" w:tblpY="65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17"/>
        <w:gridCol w:w="992"/>
        <w:gridCol w:w="2268"/>
        <w:gridCol w:w="2410"/>
        <w:gridCol w:w="2835"/>
        <w:gridCol w:w="3969"/>
        <w:gridCol w:w="992"/>
        <w:gridCol w:w="993"/>
      </w:tblGrid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№12: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Инструменты для вычислений и изме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рений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D47AB1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D47AB1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171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Угол.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Моделировать разно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образные ситуации расположения объек</w:t>
            </w:r>
            <w:r w:rsidRPr="00676E82">
              <w:rPr>
                <w:rFonts w:ascii="Times New Roman" w:hAnsi="Times New Roman"/>
                <w:lang w:eastAsia="ru-RU"/>
              </w:rPr>
              <w:softHyphen/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тов на плоскости; оп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ределять геометри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ческие фигуры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 xml:space="preserve">Объясняют самому себе свои отдельные ближайшие цели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саморазвития, проявляют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знавательный интерес к изуче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нию предмета, дают 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ную оценку своей УД;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(Р) – определяют цель УД, осущест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вляют средства её достижения; 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пользуют основные и дополнитель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ные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средства. (П) – передают содер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ния; умеют 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D47AB1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1</w:t>
            </w:r>
            <w:r w:rsidR="00D47AB1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Прямой и развёрнутый углы.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5D5CC9" w:rsidP="00D47AB1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D47AB1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173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Чертёжный треугольник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5D5CC9" w:rsidRPr="00676E82">
              <w:rPr>
                <w:rFonts w:ascii="Times New Roman" w:eastAsia="Times New Roman" w:hAnsi="Times New Roman"/>
              </w:rPr>
              <w:t>0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174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Измерение углов.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Определять виды углов, действуют по заданному плану, самостоятельно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бирают способ реше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 задач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Объясняют себе свои наиболее заметные достижения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жения об информа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ции, необходимой для решения предметной задачи. (К) – умеют слушать других; прини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5D5CC9" w:rsidRPr="00676E82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Транспортир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D47AB1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1A1E70">
        <w:trPr>
          <w:trHeight w:val="159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176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C41DCE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*Задачи на разрезание и складывание фигур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D47AB1">
              <w:rPr>
                <w:rFonts w:ascii="Times New Roman" w:eastAsia="Times New Roman" w:hAnsi="Times New Roman"/>
              </w:rPr>
              <w:t>3</w:t>
            </w:r>
            <w:r w:rsidR="00C41DCE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81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Сравнение величин углов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Распознают острые и тупые углы. Сравнивают углы.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понимают причины неуспеха и находят способы выхода из данной ситуации.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– умеют критично относиться к  своему мнению.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D47AB1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178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Диаграммы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Наблюдать за изме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нением решения за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дач при изменении условия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устойчивый  широ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кий интерес к способам реше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 новых учебных задач,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нимают причины успеха в своей УД.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Объясняют себе свои наиболее заметные достижения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D47AB1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179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C41DCE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lang w:eastAsia="ru-RU"/>
              </w:rPr>
              <w:t>Круговые диаграммы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BB3FDB" w:rsidP="005D5CC9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5D5CC9" w:rsidRPr="00676E82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170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К/</w:t>
            </w:r>
            <w:proofErr w:type="gramStart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proofErr w:type="gramEnd"/>
            <w:r w:rsidRPr="00676E82">
              <w:rPr>
                <w:rFonts w:ascii="Times New Roman" w:hAnsi="Times New Roman"/>
                <w:b/>
                <w:color w:val="000000"/>
                <w:lang w:eastAsia="ru-RU"/>
              </w:rPr>
              <w:t xml:space="preserve"> №13: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Инструменты для вычислений и измерений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, нужной для решения задач (К) – умеют критично относиться к  своему мнению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5D5CC9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28</w:t>
            </w:r>
            <w:r w:rsidR="00967622" w:rsidRPr="00676E8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1263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FE7F6E" w:rsidP="00EC2BEC">
            <w:pPr>
              <w:rPr>
                <w:rFonts w:ascii="Times New Roman" w:eastAsia="Times New Roman" w:hAnsi="Times New Roman"/>
                <w:b/>
              </w:rPr>
            </w:pPr>
            <w:r w:rsidRPr="00676E82">
              <w:rPr>
                <w:rFonts w:ascii="Times New Roman" w:eastAsia="Times New Roman" w:hAnsi="Times New Roman"/>
                <w:b/>
              </w:rPr>
              <w:t xml:space="preserve">                               </w:t>
            </w:r>
            <w:r w:rsidR="00967622" w:rsidRPr="00676E82">
              <w:rPr>
                <w:rFonts w:ascii="Times New Roman" w:eastAsia="Times New Roman" w:hAnsi="Times New Roman"/>
                <w:b/>
                <w:lang w:val="en-US"/>
              </w:rPr>
              <w:t>X</w:t>
            </w:r>
            <w:r w:rsidR="00967622" w:rsidRPr="00676E82">
              <w:rPr>
                <w:rFonts w:ascii="Times New Roman" w:eastAsia="Times New Roman" w:hAnsi="Times New Roman"/>
                <w:b/>
              </w:rPr>
              <w:t xml:space="preserve"> </w:t>
            </w:r>
            <w:r w:rsidR="00967622" w:rsidRPr="00676E82">
              <w:rPr>
                <w:rFonts w:ascii="Times New Roman" w:hAnsi="Times New Roman"/>
                <w:b/>
              </w:rPr>
              <w:t xml:space="preserve"> </w:t>
            </w:r>
            <w:r w:rsidR="00967622" w:rsidRPr="00676E82">
              <w:rPr>
                <w:rFonts w:ascii="Times New Roman" w:eastAsia="Times New Roman" w:hAnsi="Times New Roman"/>
                <w:b/>
              </w:rPr>
              <w:t>ЭЛЕМЕНТЫ ЛОГИКИ, КОМБИНАТОРИКИ, СТАТИСТИКИ И ТЕОРИИ ВЕРОЯТНОСТИ -13часов</w:t>
            </w:r>
          </w:p>
        </w:tc>
      </w:tr>
      <w:tr w:rsidR="00967622" w:rsidRPr="00676E82" w:rsidTr="008062A8">
        <w:trPr>
          <w:trHeight w:val="215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lang w:eastAsia="ru-RU"/>
              </w:rPr>
              <w:t>Примеры таблиц и диаграмм.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обосновывают необходимость применения таблиц на практике, составление таблиц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</w:t>
            </w:r>
            <w:r w:rsidRPr="00676E82">
              <w:rPr>
                <w:rFonts w:ascii="Times New Roman" w:hAnsi="Times New Roman"/>
                <w:lang w:eastAsia="ru-RU"/>
              </w:rPr>
              <w:tab/>
              <w:t>выражать смысл ситуации различными средствами</w:t>
            </w:r>
          </w:p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(П)</w:t>
            </w:r>
            <w:r w:rsidRPr="00676E82">
              <w:rPr>
                <w:rFonts w:ascii="Times New Roman" w:hAnsi="Times New Roman"/>
                <w:lang w:eastAsia="ru-RU"/>
              </w:rPr>
              <w:tab/>
              <w:t>самостоятельно формулировать познавательную цель (К) строить</w:t>
            </w:r>
            <w:r w:rsidR="008062A8" w:rsidRPr="00676E82">
              <w:rPr>
                <w:rFonts w:ascii="Times New Roman" w:hAnsi="Times New Roman"/>
                <w:lang w:eastAsia="ru-RU"/>
              </w:rPr>
              <w:t xml:space="preserve"> действия в соответствии с ней.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  <w:r w:rsidR="005D5CC9" w:rsidRPr="00676E82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EC2BEC">
        <w:trPr>
          <w:trHeight w:val="236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182</w:t>
            </w:r>
          </w:p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Примеры таблиц и диаграмм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ввести понятие диаграммы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обосновать необходимость применения диаграмм на практике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алгоритм построения круговых диаграмм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Формируют познавательный интерес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)в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ыражать смысл ситуации различными средствами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(П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)с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оставлять целое из частей, самостоятельно достраивая, восполняя недостающие компоненты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(К) организовать и планировать учебное сотрудничество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  <w:r w:rsidR="00BB3FDB" w:rsidRPr="00676E82">
              <w:rPr>
                <w:rFonts w:ascii="Times New Roman" w:eastAsia="Times New Roman" w:hAnsi="Times New Roman"/>
              </w:rPr>
              <w:t>.0</w:t>
            </w: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41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Линейные диаграммы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Иметь представление о линейных диаграммах. Извлекать необходимую информацию, моделировать условие с помощью схем, рисунков, реальных предметов.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Дают адекватную самооценку результатам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прояв¬ляют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 познавательный интерес к изучению предмета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. анализ объектов (К) – организовывать и планировать учебное сотрудничество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BB3FDB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20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Представление данных в виде таблиц, диаграмм, графиков.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Извлекать информацию из таблиц и диаграмм, выполнять вычисления по табличным данным, сравнивать величины, находить наибольшее и наименьшее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выделять и осознавать то, что уже усвоено и что еще подлежит усвоению,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(П) осознавать качество и уровень усвоения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(К) – умеют слушать других;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прини¬мать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 точку зрения другого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BB3FDB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55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Систематизация и подсчет имеющихся данных в частотных таблицах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Иметь представление о систематизации и подсчете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 высказывать  свою точку зрения, приводя аргументы для ее обоснования.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9345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4</w:t>
            </w:r>
            <w:r w:rsidR="00C41DCE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47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Диаграммы в форме прямоугольника (столбчатые) диаграммы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Выполнять сбор информации в несложных случаях, организовать информацию в виде таблиц и диаграмм, в том числе с помощью компьютерных программ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Проявляют мотивы УД; дают оценку результатам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применяют правила делового сотрудничества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осущ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>. анализ объектов (К) – организовывать и планировать учебное сотрудничество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93451" w:rsidP="00EC2BEC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19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Решение комбинаторных задач: перебор вариантов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Выполнять перебор всех возможных вариантов для пересчета объектов или комбинаций, выделять комбинации, отвечающие заданным условиям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Формируют познавательный интерес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определяют цель УД, осуществляют средства её достижения; работают по составленному плану. (П) – передают содержание в сжатом или развёрнутом виде. (К) – умеют слушать других; умеют организовать взаимодействие в группе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53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Решение комбинаторных задач методом перебора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Решать задачи методом перебора. Выполнять перебор всех возможных вариантов, для  пересчета объектов или комбинаций, выделять комбинации, отвечающие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за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– понимают причины неуспеха и находят способы выхода из данной ситуации.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нужной для решения задач.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– умеют критично относиться к  своему мнению.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9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Множество.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понятия множество, пустое множество, равные множества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различие между конечным и бесконечным множеством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символическую запись множества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представление множества, как математической модели.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Дают адекватную самооценку результатам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проявляют познавательный интерес к изучению предмета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)в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ыделять и формулировать познавательную цель</w:t>
            </w:r>
            <w:r w:rsidRPr="00676E82">
              <w:rPr>
                <w:rFonts w:ascii="Times New Roman" w:hAnsi="Times New Roman"/>
                <w:lang w:eastAsia="ru-RU"/>
              </w:rPr>
              <w:tab/>
            </w:r>
            <w:r w:rsidRPr="00676E82">
              <w:rPr>
                <w:rFonts w:ascii="Times New Roman" w:hAnsi="Times New Roman"/>
                <w:lang w:eastAsia="ru-RU"/>
              </w:rPr>
              <w:tab/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(П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)о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существлять поиск и выделение необходимой информации</w:t>
            </w:r>
            <w:r w:rsidRPr="00676E82">
              <w:rPr>
                <w:rFonts w:ascii="Times New Roman" w:hAnsi="Times New Roman"/>
                <w:lang w:eastAsia="ru-RU"/>
              </w:rPr>
              <w:tab/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(К) </w:t>
            </w:r>
            <w:r w:rsidRPr="00676E82">
              <w:rPr>
                <w:rFonts w:ascii="Times New Roman" w:hAnsi="Times New Roman"/>
              </w:rPr>
              <w:t xml:space="preserve"> </w:t>
            </w:r>
            <w:r w:rsidRPr="00676E82">
              <w:rPr>
                <w:rFonts w:ascii="Times New Roman" w:hAnsi="Times New Roman"/>
                <w:lang w:eastAsia="ru-RU"/>
              </w:rPr>
              <w:t>умеют критично относиться к  своему мнению.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74635" w:rsidP="00EC2BE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20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Числовые множества. Подмножество.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понятие конечного и бесконечного множества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геометрическая интерпретация числового множества</w:t>
            </w:r>
          </w:p>
          <w:p w:rsidR="0096762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понятие подмножества и его символическую запись</w:t>
            </w:r>
          </w:p>
          <w:p w:rsidR="00D96C96" w:rsidRPr="00676E82" w:rsidRDefault="00D96C96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Проявляют широкий интерес к способам решения новых учебных задач, понимают причины успеха в своей учебной деятельности.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)У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меть определять множество. (П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)П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риводить примеры конечных и бесконечных множеств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(К</w:t>
            </w:r>
            <w:r w:rsidRPr="00676E82">
              <w:rPr>
                <w:rFonts w:ascii="Times New Roman" w:hAnsi="Times New Roman"/>
              </w:rPr>
              <w:t xml:space="preserve"> </w:t>
            </w:r>
            <w:proofErr w:type="gramStart"/>
            <w:r w:rsidRPr="00676E82">
              <w:rPr>
                <w:rFonts w:ascii="Times New Roman" w:hAnsi="Times New Roman"/>
              </w:rPr>
              <w:t>)</w:t>
            </w:r>
            <w:r w:rsidRPr="00676E82">
              <w:rPr>
                <w:rFonts w:ascii="Times New Roman" w:hAnsi="Times New Roman"/>
                <w:lang w:eastAsia="ru-RU"/>
              </w:rPr>
              <w:t>у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меют слушать других; умеют организовать взаимодействие в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74635" w:rsidP="0069345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81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Решение задач методом прикидок и оценивания  в ходе вычислений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Выполнять прикидку и оценку в ходе вычислений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проявляют устойчивый  и широкий интерес к предмету, адекватно  оценивают свою учебную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деятельность.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Познавательные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– передают </w:t>
            </w:r>
            <w:r w:rsidRPr="00676E82">
              <w:rPr>
                <w:rFonts w:ascii="Times New Roman" w:hAnsi="Times New Roman"/>
                <w:lang w:eastAsia="ru-RU"/>
              </w:rPr>
              <w:lastRenderedPageBreak/>
              <w:t>содержание в сжатом или развернутом виде.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Коммуникативные – умеют  понимать точку зрения другого..</w:t>
            </w:r>
            <w:proofErr w:type="gramEnd"/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D946C3" w:rsidP="00693451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1</w:t>
            </w:r>
            <w:r w:rsidR="00693451" w:rsidRPr="00676E82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169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lastRenderedPageBreak/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*</w:t>
            </w:r>
            <w:r w:rsidR="00967622"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>Способы решения комбинаторных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понятие комбинаторика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табличный способ решения комбинаторных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Дают адекватную самооценку результатам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проявляют познавательный интерес к изучению предмета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выбирать, сопоставлять и обосновывать способы решения задачи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строить логические цепи рассуждений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693451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93451" w:rsidRPr="00676E82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21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E07C63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lang w:eastAsia="ru-RU"/>
              </w:rPr>
            </w:pPr>
            <w:r w:rsidRPr="00676E82">
              <w:rPr>
                <w:rFonts w:ascii="Times New Roman" w:hAnsi="Times New Roman"/>
              </w:rPr>
              <w:t xml:space="preserve">Решение задач </w:t>
            </w:r>
            <w:r w:rsidR="00967622" w:rsidRPr="00676E82">
              <w:rPr>
                <w:rFonts w:ascii="Times New Roman" w:hAnsi="Times New Roman"/>
              </w:rPr>
              <w:t>по теме «Множество и комбинаторика»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представление множества, как математической модели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представление множества с помощью кругов Эйлера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пересечение и объединение множеств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решение комбинаторных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находить выход из ситуации неуспеха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(П) воспроизводить информацию, необходимую для решения учебной задачи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(К) критично относиться к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693451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74635">
              <w:rPr>
                <w:rFonts w:ascii="Times New Roman" w:eastAsia="Times New Roman" w:hAnsi="Times New Roman"/>
              </w:rPr>
              <w:t>3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EC2BEC">
        <w:trPr>
          <w:trHeight w:val="903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967622" w:rsidRPr="00676E82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76E82">
              <w:rPr>
                <w:rFonts w:ascii="Times New Roman" w:hAnsi="Times New Roman"/>
                <w:b/>
                <w:lang w:eastAsia="ru-RU"/>
              </w:rPr>
              <w:t xml:space="preserve">                             </w:t>
            </w:r>
            <w:proofErr w:type="gramStart"/>
            <w:r w:rsidRPr="00676E82">
              <w:rPr>
                <w:rFonts w:ascii="Times New Roman" w:hAnsi="Times New Roman"/>
                <w:b/>
                <w:lang w:val="en-US" w:eastAsia="ru-RU"/>
              </w:rPr>
              <w:t>XI</w:t>
            </w:r>
            <w:r w:rsidRPr="00676E82">
              <w:rPr>
                <w:rFonts w:ascii="Times New Roman" w:hAnsi="Times New Roman"/>
                <w:b/>
                <w:lang w:eastAsia="ru-RU"/>
              </w:rPr>
              <w:t xml:space="preserve"> .</w:t>
            </w:r>
            <w:r w:rsidRPr="00676E82">
              <w:rPr>
                <w:rFonts w:ascii="Times New Roman" w:hAnsi="Times New Roman"/>
                <w:b/>
                <w:lang w:eastAsia="ru-RU"/>
              </w:rPr>
              <w:tab/>
            </w:r>
            <w:proofErr w:type="gramEnd"/>
            <w:r w:rsidRPr="00676E82">
              <w:rPr>
                <w:rFonts w:ascii="Times New Roman" w:hAnsi="Times New Roman"/>
                <w:b/>
                <w:lang w:eastAsia="ru-RU"/>
              </w:rPr>
              <w:t>Итоговое повторение курса математики 5 класса  – 17 часов.</w:t>
            </w:r>
          </w:p>
          <w:p w:rsidR="00967622" w:rsidRPr="00676E82" w:rsidRDefault="00967622" w:rsidP="00EC2BEC">
            <w:pPr>
              <w:rPr>
                <w:rFonts w:ascii="Times New Roman" w:eastAsia="Times New Roman" w:hAnsi="Times New Roman"/>
              </w:rPr>
            </w:pPr>
          </w:p>
        </w:tc>
      </w:tr>
    </w:tbl>
    <w:p w:rsidR="00967622" w:rsidRPr="00676E82" w:rsidRDefault="00967622" w:rsidP="00967622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967622" w:rsidRPr="00676E82" w:rsidRDefault="00967622" w:rsidP="00967622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967622" w:rsidRPr="00676E82" w:rsidRDefault="00967622" w:rsidP="00967622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967622" w:rsidRPr="00676E82" w:rsidRDefault="00967622" w:rsidP="00967622">
      <w:pPr>
        <w:spacing w:after="0" w:line="240" w:lineRule="auto"/>
        <w:jc w:val="both"/>
        <w:rPr>
          <w:rFonts w:ascii="Times New Roman" w:hAnsi="Times New Roman"/>
          <w:lang w:eastAsia="ru-RU"/>
        </w:rPr>
        <w:sectPr w:rsidR="00967622" w:rsidRPr="00676E82" w:rsidSect="00EC2BEC">
          <w:pgSz w:w="16838" w:h="11906" w:orient="landscape"/>
          <w:pgMar w:top="720" w:right="720" w:bottom="284" w:left="72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67" w:tblpY="481"/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17"/>
        <w:gridCol w:w="1026"/>
        <w:gridCol w:w="2376"/>
        <w:gridCol w:w="2589"/>
        <w:gridCol w:w="2694"/>
        <w:gridCol w:w="3789"/>
        <w:gridCol w:w="1026"/>
        <w:gridCol w:w="992"/>
        <w:gridCol w:w="34"/>
      </w:tblGrid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D96C96">
            <w:pPr>
              <w:spacing w:after="0" w:line="240" w:lineRule="auto"/>
              <w:ind w:left="-7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и деление натуральных чисел</w:t>
            </w: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Пошагово контроли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ровать ход выполнения заданий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знавательный интерес к изуче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нию предмета, дают адекват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ную оценку своей УД;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понимают причины неуспеха,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(П) – делают предположения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об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,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нужной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для решения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задач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6037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(К) – умеют критично относиться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6037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к  своему мнению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974635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74635">
              <w:rPr>
                <w:rFonts w:ascii="Times New Roman" w:eastAsia="Times New Roman" w:hAnsi="Times New Roman"/>
              </w:rPr>
              <w:t>4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 195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D96C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Площади и объемы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Самостоятельно вы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бирать способ реше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 задач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адекватную оценку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проявляют познавательный интерес к изу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чению предмета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ботают по составленному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плану. (П) – выводы пра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вил «если…,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то…». (К) – умеют слу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шать других;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уважительно отно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ситься к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мнению других; умеют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ind w:right="688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ор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ганизовать взаимо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действие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в группе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74635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196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color w:val="000000"/>
                <w:lang w:eastAsia="ru-RU"/>
              </w:rPr>
              <w:t>Обыкновенные дроби</w:t>
            </w:r>
          </w:p>
          <w:p w:rsidR="00967622" w:rsidRPr="00676E82" w:rsidRDefault="00967622" w:rsidP="00D9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Исследовать ситуации, требующие сравнения чисел, их упорядоче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отношение к урокам математики, понимают причины успеха в своей УД.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Объясняют себе свои наиболее заметные достижения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(Р) – понимают причины неуспеха, (П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)д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елают предположения об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инф-</w:t>
            </w:r>
            <w:proofErr w:type="spellStart"/>
            <w:r w:rsidRPr="00676E82">
              <w:rPr>
                <w:rFonts w:ascii="Times New Roman" w:hAnsi="Times New Roman"/>
                <w:lang w:eastAsia="ru-RU"/>
              </w:rPr>
              <w:t>ции</w:t>
            </w:r>
            <w:proofErr w:type="spellEnd"/>
            <w:r w:rsidRPr="00676E82">
              <w:rPr>
                <w:rFonts w:ascii="Times New Roman" w:hAnsi="Times New Roman"/>
                <w:lang w:eastAsia="ru-RU"/>
              </w:rPr>
              <w:t xml:space="preserve">,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нужной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для решения задач (К) – умеют критично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относиться к  своему мнению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974635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 xml:space="preserve"> 197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Сложение </w:t>
            </w:r>
            <w:r w:rsidR="004205CF" w:rsidRPr="00676E82">
              <w:rPr>
                <w:rFonts w:ascii="Times New Roman" w:hAnsi="Times New Roman"/>
                <w:color w:val="000000"/>
                <w:lang w:eastAsia="ru-RU"/>
              </w:rPr>
              <w:t xml:space="preserve">и вычитание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>десятичных дробей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Прогнозировать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зультат своих вычис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адекватную оценку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проявляют познавательный интерес к изу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чению предмета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работают по составленному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плану; (П) – передают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содержание в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сжатом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или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развернутом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виде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; (К) – умеют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высказывать точку зрения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</w:t>
            </w:r>
            <w:r w:rsidR="00693451" w:rsidRPr="00676E82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8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198.</w:t>
            </w:r>
          </w:p>
          <w:p w:rsidR="00967622" w:rsidRPr="00676E82" w:rsidRDefault="00967622" w:rsidP="00D96C9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1</w:t>
            </w: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205CF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*Числовые фокусы</w:t>
            </w:r>
          </w:p>
        </w:tc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93451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19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Умножение десятичных дробей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Прогнозировать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зультат своих вычис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адекватную оценку ре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зультатам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своей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УД; проявляют познавательный интерес к изу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чению предмета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работают по составленному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плану; (П) – передают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содержание в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сжатом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или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развернутом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виде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>; (К) – умеют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 высказывать точку зрения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74635">
              <w:rPr>
                <w:rFonts w:ascii="Times New Roman" w:eastAsia="Times New Roman" w:hAnsi="Times New Roman"/>
              </w:rPr>
              <w:t>0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Деление десятичных дробей</w:t>
            </w:r>
          </w:p>
        </w:tc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74635">
              <w:rPr>
                <w:rFonts w:ascii="Times New Roman" w:eastAsia="Times New Roman" w:hAnsi="Times New Roman"/>
              </w:rPr>
              <w:t>1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201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D9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Инструменты для вычис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softHyphen/>
              <w:t>лений и измерений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Находить геометриче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>ские фигуры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676E82">
              <w:rPr>
                <w:rFonts w:ascii="Times New Roman" w:hAnsi="Times New Roman"/>
                <w:lang w:eastAsia="ru-RU"/>
              </w:rPr>
              <w:t>Проявляют положительное от</w:t>
            </w:r>
            <w:r w:rsidRPr="00676E82">
              <w:rPr>
                <w:rFonts w:ascii="Times New Roman" w:hAnsi="Times New Roman"/>
                <w:lang w:eastAsia="ru-RU"/>
              </w:rPr>
              <w:softHyphen/>
              <w:t xml:space="preserve">ношение к урокам математики, понимают причины успеха в своей УД. </w:t>
            </w:r>
            <w:proofErr w:type="gramEnd"/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работают по составленному плану. (П) – выводы правил «если…, то…». (К) – умеют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Слушать других; уважительно относиться к мнению других; умеют организовать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взаимодействие в группе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74635">
              <w:rPr>
                <w:rFonts w:ascii="Times New Roman" w:eastAsia="Times New Roman" w:hAnsi="Times New Roman"/>
              </w:rPr>
              <w:t>2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F60E1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spacing w:val="-3"/>
                <w:lang w:eastAsia="ru-RU"/>
              </w:rPr>
              <w:t>Промежуточная аттестационная работа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понимают причины неуспеха,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(П) – делают предположения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об информации, нужной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для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решения задач (К) – умеют </w:t>
            </w:r>
          </w:p>
          <w:p w:rsidR="00967622" w:rsidRPr="00676E82" w:rsidRDefault="00967622" w:rsidP="00D96C96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критично относиться к  своему мнению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D96C9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3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spacing w:val="-3"/>
                <w:lang w:eastAsia="ru-RU"/>
              </w:rPr>
              <w:t xml:space="preserve">Работа над ошибками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Упрощение выражений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Применяют алгоритм умножения десятичной дроби на натуральные числа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(Р)  - работают по составленному плану.  (П) – сопоставляют и отбирают информацию, полученную из разных источников. (К) – умеют оформлять свои мысли в устной и письменной речи с учетом речевых ситуаций.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93451" w:rsidRPr="00676E82">
              <w:rPr>
                <w:rFonts w:ascii="Times New Roman" w:eastAsia="Times New Roman" w:hAnsi="Times New Roman"/>
              </w:rPr>
              <w:t>5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Решение текстовых задач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(Р)  - работают по составленному плану, используют основные и дополнительные средства</w:t>
            </w:r>
            <w:proofErr w:type="gramStart"/>
            <w:r w:rsidRPr="00676E82">
              <w:rPr>
                <w:rFonts w:ascii="Times New Roman" w:eastAsia="Times New Roman" w:hAnsi="Times New Roman"/>
              </w:rPr>
              <w:t>.(</w:t>
            </w:r>
            <w:proofErr w:type="gramEnd"/>
            <w:r w:rsidRPr="00676E82">
              <w:rPr>
                <w:rFonts w:ascii="Times New Roman" w:eastAsia="Times New Roman" w:hAnsi="Times New Roman"/>
              </w:rPr>
              <w:t>П) – делают предположения об информации, которая необходима для  решения учебной задачи.(К) – умеют  высказывать  свою точку зрения, приводя аргументы для ее обоснования.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693451" w:rsidRPr="00676E82">
              <w:rPr>
                <w:rFonts w:ascii="Times New Roman" w:eastAsia="Times New Roman" w:hAnsi="Times New Roman"/>
              </w:rPr>
              <w:t>6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="007B08BB" w:rsidRPr="00676E82">
              <w:rPr>
                <w:rFonts w:ascii="Times New Roman" w:hAnsi="Times New Roman"/>
                <w:color w:val="000000"/>
                <w:lang w:eastAsia="ru-RU"/>
              </w:rPr>
              <w:t xml:space="preserve">диницы измерения длины площади, </w:t>
            </w:r>
            <w:r w:rsidRPr="00676E82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объема.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 xml:space="preserve">Переходить от одних единиц измерения к </w:t>
            </w:r>
            <w:r w:rsidRPr="00676E82">
              <w:rPr>
                <w:rFonts w:ascii="Times New Roman" w:eastAsia="Times New Roman" w:hAnsi="Times New Roman"/>
              </w:rPr>
              <w:lastRenderedPageBreak/>
              <w:t xml:space="preserve">другим; решать житейские ситуации (планировка, </w:t>
            </w:r>
            <w:proofErr w:type="gramStart"/>
            <w:r w:rsidRPr="00676E82">
              <w:rPr>
                <w:rFonts w:ascii="Times New Roman" w:eastAsia="Times New Roman" w:hAnsi="Times New Roman"/>
              </w:rPr>
              <w:t>раз-метка</w:t>
            </w:r>
            <w:proofErr w:type="gramEnd"/>
            <w:r w:rsidRPr="00676E82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 xml:space="preserve">Объясняют себе свои наиболее заметные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достижения; Проявляют устойчивый интерес к способам решения познавательных задач; осознают социальную роль ученика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 xml:space="preserve">(Р) – составляют план выполнения заданий; обнаруживают и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формулируют проблему; (П) – записывают выводы правил «если… то…». (К) – умеют принимать точку зрения другого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D946C3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2</w:t>
            </w:r>
            <w:r w:rsidR="00974635">
              <w:rPr>
                <w:rFonts w:ascii="Times New Roman" w:eastAsia="Times New Roman" w:hAnsi="Times New Roman"/>
              </w:rPr>
              <w:t>7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9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206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205CF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*Решение задач на составление уравнений. И в шутку и всерьез в математике</w:t>
            </w:r>
            <w:r w:rsidR="00967622" w:rsidRPr="00676E82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Решают житейские задачи, требующие умения находить геометрические величины (планировка, разметка).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(Р)  - работают по составленному плану, используют основные и дополнительные источники информации. (П) – сопоставляют и отбирают информацию,  полученную из разных источников</w:t>
            </w:r>
            <w:proofErr w:type="gramStart"/>
            <w:r w:rsidRPr="00676E82">
              <w:rPr>
                <w:rFonts w:ascii="Times New Roman" w:eastAsia="Times New Roman" w:hAnsi="Times New Roman"/>
              </w:rPr>
              <w:t>.(</w:t>
            </w:r>
            <w:proofErr w:type="gramEnd"/>
            <w:r w:rsidRPr="00676E82">
              <w:rPr>
                <w:rFonts w:ascii="Times New Roman" w:eastAsia="Times New Roman" w:hAnsi="Times New Roman"/>
              </w:rPr>
              <w:t>К) – умеют  взглянуть на ситуацию с другой стороны и договориться с людьми иных позиций</w:t>
            </w:r>
            <w:r w:rsidR="00D96C96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693451" w:rsidP="00974635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2</w:t>
            </w:r>
            <w:r w:rsidR="00974635">
              <w:rPr>
                <w:rFonts w:ascii="Times New Roman" w:eastAsia="Times New Roman" w:hAnsi="Times New Roman"/>
              </w:rPr>
              <w:t>8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205CF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*Старинные меры измерения массы</w:t>
            </w:r>
            <w:r w:rsidR="00967622" w:rsidRPr="00676E82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Переходить от одних единиц измерения к другим; пошагово контролировать правильность и полноту выполнения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Проявляют положительное отношение к урокам математики, объясняют самому себе свои наиболее заметные достижения, оценивают свою познавательную деятельность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(Р) – понимают причины неуспеха, (П) – делают предположения об инф-</w:t>
            </w:r>
            <w:proofErr w:type="spellStart"/>
            <w:r w:rsidRPr="00676E82">
              <w:rPr>
                <w:rFonts w:ascii="Times New Roman" w:eastAsia="Times New Roman" w:hAnsi="Times New Roman"/>
              </w:rPr>
              <w:t>ции</w:t>
            </w:r>
            <w:proofErr w:type="spellEnd"/>
            <w:r w:rsidRPr="00676E82">
              <w:rPr>
                <w:rFonts w:ascii="Times New Roman" w:eastAsia="Times New Roman" w:hAnsi="Times New Roman"/>
              </w:rPr>
              <w:t xml:space="preserve">, нужной для решения задач </w:t>
            </w:r>
          </w:p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(К) – умеют критично относиться к  своему мнению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D96C9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208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 xml:space="preserve">Вычисление периметра. 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 xml:space="preserve">Применяют буквы для обозначения чисел и записи общих утверждений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прогнозируют результат вычислений.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 xml:space="preserve">Проявляют познавательный интерес к предмету,  дают адекватную 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lastRenderedPageBreak/>
              <w:t>(Р)  - составляют план выполнения заданий совместно с учителем.</w:t>
            </w:r>
          </w:p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 xml:space="preserve">(П)– записывают выводы в виде </w:t>
            </w:r>
            <w:r w:rsidRPr="00676E82">
              <w:rPr>
                <w:rFonts w:ascii="Times New Roman" w:eastAsia="Times New Roman" w:hAnsi="Times New Roman"/>
              </w:rPr>
              <w:lastRenderedPageBreak/>
              <w:t>правил.</w:t>
            </w:r>
          </w:p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  <w:r w:rsidRPr="00676E82">
              <w:rPr>
                <w:rFonts w:ascii="Times New Roman" w:eastAsia="Times New Roman" w:hAnsi="Times New Roman"/>
              </w:rPr>
              <w:t>(К) – умеют оформлять свои мысли в устной и письменной речи.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D96C9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29</w:t>
            </w:r>
            <w:r w:rsidR="00967622" w:rsidRPr="00676E82"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rPr>
                <w:rFonts w:ascii="Times New Roman" w:eastAsia="Times New Roman" w:hAnsi="Times New Roman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lastRenderedPageBreak/>
              <w:t>209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D2" w:rsidRPr="00460AD2" w:rsidRDefault="00460AD2" w:rsidP="00460AD2">
            <w:pPr>
              <w:keepLine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460AD2">
              <w:rPr>
                <w:rFonts w:ascii="Times New Roman" w:hAnsi="Times New Roman"/>
                <w:b/>
                <w:bCs/>
              </w:rPr>
              <w:t xml:space="preserve">Защита </w:t>
            </w:r>
            <w:proofErr w:type="gramStart"/>
            <w:r w:rsidRPr="00460AD2">
              <w:rPr>
                <w:rFonts w:ascii="Times New Roman" w:hAnsi="Times New Roman"/>
                <w:b/>
                <w:bCs/>
              </w:rPr>
              <w:t>группового</w:t>
            </w:r>
            <w:proofErr w:type="gramEnd"/>
            <w:r w:rsidRPr="00460AD2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460AD2" w:rsidRPr="00460AD2" w:rsidRDefault="00460AD2" w:rsidP="00460AD2">
            <w:pPr>
              <w:keepLine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460AD2">
              <w:rPr>
                <w:rFonts w:ascii="Times New Roman" w:hAnsi="Times New Roman"/>
                <w:b/>
                <w:bCs/>
              </w:rPr>
              <w:t>проекта</w:t>
            </w: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82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60AD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174D">
              <w:t>Занимательные задачи, математические головоломки, шарады и фокусы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Дают позитивную самооценку на основе заданных критериев успешности УД; проявляют познавательный интерес к предмету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 xml:space="preserve">(Р) – составляют план выполнения заданий вместе с учителем. (П) – </w:t>
            </w:r>
            <w:proofErr w:type="gramStart"/>
            <w:r w:rsidRPr="00676E82">
              <w:rPr>
                <w:rFonts w:ascii="Times New Roman" w:hAnsi="Times New Roman"/>
                <w:lang w:eastAsia="ru-RU"/>
              </w:rPr>
              <w:t>сопоставляют</w:t>
            </w:r>
            <w:proofErr w:type="gramEnd"/>
            <w:r w:rsidRPr="00676E82">
              <w:rPr>
                <w:rFonts w:ascii="Times New Roman" w:hAnsi="Times New Roman"/>
                <w:lang w:eastAsia="ru-RU"/>
              </w:rPr>
              <w:t xml:space="preserve">  отбирают информацию. (К) – умеют оформлять мысли в устной и письменной форме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74635" w:rsidP="0097463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  <w:r w:rsidR="00967622" w:rsidRPr="00676E82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67622" w:rsidRPr="00676E82" w:rsidTr="00D96C96">
        <w:trPr>
          <w:gridAfter w:val="1"/>
          <w:wAfter w:w="34" w:type="dxa"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210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6E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D2" w:rsidRPr="00460AD2" w:rsidRDefault="00460AD2" w:rsidP="00460AD2">
            <w:pPr>
              <w:keepLine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460AD2">
              <w:rPr>
                <w:rFonts w:ascii="Times New Roman" w:hAnsi="Times New Roman"/>
                <w:b/>
                <w:bCs/>
              </w:rPr>
              <w:t xml:space="preserve">Защита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индивидуального </w:t>
            </w:r>
            <w:r w:rsidRPr="00460AD2">
              <w:rPr>
                <w:rFonts w:ascii="Times New Roman" w:hAnsi="Times New Roman"/>
                <w:b/>
                <w:bCs/>
              </w:rPr>
              <w:t>проекта</w:t>
            </w:r>
            <w:proofErr w:type="gramEnd"/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460AD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174D">
              <w:t>Демонстрируют знания, умения и навыки, приобретенные при изучении курса математики 5 класса</w:t>
            </w:r>
            <w:r w:rsidRPr="00676E82">
              <w:rPr>
                <w:rFonts w:ascii="Times New Roman" w:hAnsi="Times New Roman"/>
                <w:lang w:eastAsia="ru-RU"/>
              </w:rPr>
              <w:t xml:space="preserve"> </w:t>
            </w:r>
            <w:r w:rsidR="00967622" w:rsidRPr="00676E82"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Коммуникативные – умеют  высказывать  свою точку зрения, приводя аргументы для ее обоснования.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6E82">
              <w:rPr>
                <w:rFonts w:ascii="Times New Roman" w:hAnsi="Times New Roman"/>
                <w:lang w:eastAsia="ru-RU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676E82" w:rsidRDefault="00967622" w:rsidP="00D96C9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3250C0" w:rsidRDefault="003250C0">
      <w:pPr>
        <w:rPr>
          <w:rFonts w:ascii="Times New Roman" w:hAnsi="Times New Roman"/>
        </w:rPr>
      </w:pPr>
    </w:p>
    <w:p w:rsidR="00974635" w:rsidRDefault="00974635" w:rsidP="00460AD2">
      <w:pPr>
        <w:jc w:val="center"/>
        <w:rPr>
          <w:b/>
          <w:sz w:val="28"/>
          <w:szCs w:val="28"/>
        </w:rPr>
      </w:pPr>
    </w:p>
    <w:p w:rsidR="00974635" w:rsidRDefault="00974635" w:rsidP="00460AD2">
      <w:pPr>
        <w:jc w:val="center"/>
        <w:rPr>
          <w:b/>
          <w:sz w:val="28"/>
          <w:szCs w:val="28"/>
        </w:rPr>
      </w:pPr>
    </w:p>
    <w:p w:rsidR="00974635" w:rsidRDefault="00974635" w:rsidP="00460AD2">
      <w:pPr>
        <w:jc w:val="center"/>
        <w:rPr>
          <w:b/>
          <w:sz w:val="28"/>
          <w:szCs w:val="28"/>
        </w:rPr>
      </w:pPr>
    </w:p>
    <w:p w:rsidR="00974635" w:rsidRDefault="00974635" w:rsidP="00460AD2">
      <w:pPr>
        <w:jc w:val="center"/>
        <w:rPr>
          <w:b/>
          <w:sz w:val="28"/>
          <w:szCs w:val="28"/>
        </w:rPr>
      </w:pPr>
    </w:p>
    <w:p w:rsidR="00460AD2" w:rsidRDefault="00460AD2" w:rsidP="00460AD2">
      <w:pPr>
        <w:jc w:val="center"/>
        <w:rPr>
          <w:b/>
          <w:sz w:val="28"/>
          <w:szCs w:val="28"/>
        </w:rPr>
      </w:pPr>
      <w:r w:rsidRPr="0096621D">
        <w:rPr>
          <w:b/>
          <w:sz w:val="28"/>
          <w:szCs w:val="28"/>
        </w:rPr>
        <w:lastRenderedPageBreak/>
        <w:t xml:space="preserve">Темы ученических проектов по математике </w:t>
      </w:r>
    </w:p>
    <w:p w:rsidR="00460AD2" w:rsidRPr="0096621D" w:rsidRDefault="00460AD2" w:rsidP="00460AD2">
      <w:pPr>
        <w:jc w:val="center"/>
        <w:rPr>
          <w:b/>
          <w:sz w:val="28"/>
          <w:szCs w:val="28"/>
        </w:rPr>
      </w:pPr>
      <w:r w:rsidRPr="0096621D">
        <w:rPr>
          <w:b/>
          <w:sz w:val="28"/>
          <w:szCs w:val="28"/>
        </w:rPr>
        <w:t>для 5-х классов (урочная деятельность)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sz w:val="28"/>
          <w:szCs w:val="28"/>
        </w:rPr>
        <w:t>Цель:</w:t>
      </w:r>
      <w:r w:rsidRPr="0096621D">
        <w:rPr>
          <w:sz w:val="28"/>
          <w:szCs w:val="28"/>
        </w:rPr>
        <w:t xml:space="preserve"> способствовать развитию творческих способностей, умений добывать необходимую информацию, самостоятельно анализировать её  и представлять в виде единого целого продукта; развитию интереса к математике, привитию ученикам математической культуры и расширению кругозора учащихся.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rStyle w:val="ad"/>
          <w:sz w:val="28"/>
          <w:szCs w:val="28"/>
        </w:rPr>
        <w:t>Задачи:</w:t>
      </w:r>
    </w:p>
    <w:p w:rsidR="00460AD2" w:rsidRPr="0096621D" w:rsidRDefault="00460AD2" w:rsidP="00460AD2">
      <w:pPr>
        <w:pStyle w:val="af6"/>
        <w:numPr>
          <w:ilvl w:val="0"/>
          <w:numId w:val="26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 xml:space="preserve">Расширять представления детей об истории родного </w:t>
      </w:r>
      <w:r>
        <w:rPr>
          <w:sz w:val="28"/>
          <w:szCs w:val="28"/>
        </w:rPr>
        <w:t>края</w:t>
      </w:r>
      <w:r w:rsidRPr="0096621D">
        <w:rPr>
          <w:sz w:val="28"/>
          <w:szCs w:val="28"/>
        </w:rPr>
        <w:t>.</w:t>
      </w:r>
    </w:p>
    <w:p w:rsidR="00460AD2" w:rsidRPr="0096621D" w:rsidRDefault="00460AD2" w:rsidP="00460AD2">
      <w:pPr>
        <w:pStyle w:val="af6"/>
        <w:numPr>
          <w:ilvl w:val="0"/>
          <w:numId w:val="26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rStyle w:val="c0"/>
          <w:sz w:val="28"/>
          <w:szCs w:val="28"/>
        </w:rPr>
        <w:t>научиться составлять и решать задачи по математике;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Познакомить с различными источниками получения информации.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Развивать самостоятельность, коммуникативные качества, память, мышление, творческое воображение.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Способствовать активному вовлечению родителей в совместную деятельность с ребенком в условиях семьи и школы.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Формирование чувства сопричастности к родному краю, семье.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rStyle w:val="c0"/>
          <w:sz w:val="28"/>
          <w:szCs w:val="28"/>
        </w:rPr>
      </w:pPr>
      <w:r w:rsidRPr="0096621D">
        <w:rPr>
          <w:sz w:val="28"/>
          <w:szCs w:val="28"/>
        </w:rPr>
        <w:t xml:space="preserve"> П</w:t>
      </w:r>
      <w:r w:rsidRPr="0096621D">
        <w:rPr>
          <w:rStyle w:val="c0"/>
          <w:sz w:val="28"/>
          <w:szCs w:val="28"/>
        </w:rPr>
        <w:t>ознакомиться с краеведческим материалом;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rStyle w:val="c0"/>
          <w:sz w:val="28"/>
          <w:szCs w:val="28"/>
        </w:rPr>
      </w:pPr>
      <w:r w:rsidRPr="0096621D">
        <w:rPr>
          <w:sz w:val="28"/>
          <w:szCs w:val="28"/>
        </w:rPr>
        <w:t xml:space="preserve"> </w:t>
      </w:r>
      <w:r w:rsidRPr="0096621D">
        <w:rPr>
          <w:rStyle w:val="c0"/>
          <w:sz w:val="28"/>
          <w:szCs w:val="28"/>
        </w:rPr>
        <w:t>Усилить взаимосвязь математики с историей;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rStyle w:val="c0"/>
          <w:b/>
          <w:sz w:val="28"/>
          <w:szCs w:val="28"/>
        </w:rPr>
      </w:pPr>
      <w:r w:rsidRPr="0096621D">
        <w:rPr>
          <w:sz w:val="28"/>
          <w:szCs w:val="28"/>
        </w:rPr>
        <w:t xml:space="preserve"> </w:t>
      </w:r>
      <w:r w:rsidRPr="0096621D">
        <w:rPr>
          <w:b/>
          <w:sz w:val="28"/>
          <w:szCs w:val="28"/>
        </w:rPr>
        <w:t>П</w:t>
      </w:r>
      <w:r w:rsidRPr="0096621D">
        <w:rPr>
          <w:rStyle w:val="c0"/>
          <w:b/>
          <w:sz w:val="28"/>
          <w:szCs w:val="28"/>
        </w:rPr>
        <w:t>родемонстрировать значимость математических знаний в практической деятельности;</w:t>
      </w:r>
    </w:p>
    <w:p w:rsidR="00460AD2" w:rsidRPr="0096621D" w:rsidRDefault="00460AD2" w:rsidP="00460AD2">
      <w:pPr>
        <w:pStyle w:val="af6"/>
        <w:numPr>
          <w:ilvl w:val="0"/>
          <w:numId w:val="27"/>
        </w:numPr>
        <w:suppressAutoHyphens w:val="0"/>
        <w:spacing w:before="0" w:after="0" w:line="276" w:lineRule="auto"/>
        <w:ind w:left="0" w:firstLine="0"/>
        <w:jc w:val="both"/>
        <w:rPr>
          <w:b/>
          <w:sz w:val="28"/>
          <w:szCs w:val="28"/>
        </w:rPr>
      </w:pPr>
      <w:r w:rsidRPr="0096621D">
        <w:rPr>
          <w:b/>
          <w:sz w:val="28"/>
          <w:szCs w:val="28"/>
        </w:rPr>
        <w:t xml:space="preserve"> П</w:t>
      </w:r>
      <w:r w:rsidRPr="0096621D">
        <w:rPr>
          <w:rStyle w:val="c0"/>
          <w:b/>
          <w:sz w:val="28"/>
          <w:szCs w:val="28"/>
        </w:rPr>
        <w:t>ревратить материалы наблюдения в средство повышения эффективности уроков математики.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rStyle w:val="ad"/>
          <w:sz w:val="28"/>
          <w:szCs w:val="28"/>
        </w:rPr>
        <w:t>Актуальность проектов:</w:t>
      </w:r>
      <w:r w:rsidRPr="0096621D">
        <w:rPr>
          <w:sz w:val="28"/>
          <w:szCs w:val="28"/>
        </w:rPr>
        <w:t xml:space="preserve"> Воспитание гражданственности, любви к окружающей природе, Родине, семье – один из основополагающих принципов государственной политики в области образования, закрепленный в Законе Российской Федерации «Об образовании». В настоящее время патриотическое воспитание становится самостоятельным и важным звеном российского образования. Его задачи выдвигаются самой жизнью и признаются актуальными и государством, и </w:t>
      </w:r>
      <w:r w:rsidRPr="0096621D">
        <w:rPr>
          <w:sz w:val="28"/>
          <w:szCs w:val="28"/>
        </w:rPr>
        <w:lastRenderedPageBreak/>
        <w:t xml:space="preserve">обществом. В концепции модернизации российского образования сказано: «Развивающемуся обществу нужны современно образованные, нравственные люди, … которые… обладают развитым чувством ответственности за судьбу страны». 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</w:p>
    <w:p w:rsidR="00460AD2" w:rsidRPr="0096621D" w:rsidRDefault="00460AD2" w:rsidP="00460AD2">
      <w:pPr>
        <w:jc w:val="both"/>
        <w:rPr>
          <w:b/>
          <w:bCs/>
          <w:sz w:val="28"/>
          <w:szCs w:val="28"/>
        </w:rPr>
      </w:pPr>
      <w:r w:rsidRPr="0096621D">
        <w:rPr>
          <w:b/>
          <w:bCs/>
          <w:sz w:val="28"/>
          <w:szCs w:val="28"/>
        </w:rPr>
        <w:t>Общая характеристика проекта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Тип проекта</w:t>
      </w:r>
      <w:r w:rsidRPr="0096621D">
        <w:rPr>
          <w:sz w:val="28"/>
          <w:szCs w:val="28"/>
        </w:rPr>
        <w:t>: практико-ориентированный.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Виды деятельности</w:t>
      </w:r>
      <w:r w:rsidRPr="0096621D">
        <w:rPr>
          <w:sz w:val="28"/>
          <w:szCs w:val="28"/>
        </w:rPr>
        <w:t>: творческий, информационный, прикладной.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Применяемые умения</w:t>
      </w:r>
      <w:r w:rsidRPr="0096621D">
        <w:rPr>
          <w:sz w:val="28"/>
          <w:szCs w:val="28"/>
        </w:rPr>
        <w:t xml:space="preserve">: </w:t>
      </w:r>
    </w:p>
    <w:p w:rsidR="00460AD2" w:rsidRDefault="00460AD2" w:rsidP="00460AD2">
      <w:pPr>
        <w:jc w:val="both"/>
        <w:rPr>
          <w:sz w:val="28"/>
          <w:szCs w:val="28"/>
        </w:rPr>
      </w:pPr>
      <w:proofErr w:type="gramStart"/>
      <w:r w:rsidRPr="0096621D">
        <w:rPr>
          <w:sz w:val="28"/>
          <w:szCs w:val="28"/>
        </w:rPr>
        <w:t>– проектные (организационные, информационные, поисковые, коммуникативные,</w:t>
      </w:r>
      <w:proofErr w:type="gramEnd"/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sz w:val="28"/>
          <w:szCs w:val="28"/>
        </w:rPr>
        <w:t xml:space="preserve">презентационные, оценочные); 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sz w:val="28"/>
          <w:szCs w:val="28"/>
        </w:rPr>
        <w:t>– предметные (математические).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База выполнения</w:t>
      </w:r>
      <w:r w:rsidRPr="0096621D">
        <w:rPr>
          <w:sz w:val="28"/>
          <w:szCs w:val="28"/>
        </w:rPr>
        <w:t>: школьная.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Формы обучения</w:t>
      </w:r>
      <w:r w:rsidRPr="0096621D">
        <w:rPr>
          <w:sz w:val="28"/>
          <w:szCs w:val="28"/>
        </w:rPr>
        <w:t>: групповая и индивидуальная.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Продолжительность выполнения</w:t>
      </w:r>
      <w:r w:rsidRPr="0096621D">
        <w:rPr>
          <w:sz w:val="28"/>
          <w:szCs w:val="28"/>
        </w:rPr>
        <w:t>: средней продолжительности – декабрь  2015 года – май 2016года.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rStyle w:val="ad"/>
          <w:sz w:val="28"/>
          <w:szCs w:val="28"/>
        </w:rPr>
        <w:t>Вид проекта:</w:t>
      </w:r>
      <w:r w:rsidRPr="0096621D">
        <w:rPr>
          <w:sz w:val="28"/>
          <w:szCs w:val="28"/>
        </w:rPr>
        <w:t xml:space="preserve"> творческий, средней продолжительности, групповой</w:t>
      </w:r>
      <w:r>
        <w:rPr>
          <w:sz w:val="28"/>
          <w:szCs w:val="28"/>
        </w:rPr>
        <w:t>, индивидуальный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  <w:r w:rsidRPr="0096621D">
        <w:rPr>
          <w:b/>
          <w:bCs/>
          <w:sz w:val="28"/>
          <w:szCs w:val="28"/>
        </w:rPr>
        <w:t>Средства обучения</w:t>
      </w:r>
      <w:r w:rsidRPr="0096621D">
        <w:rPr>
          <w:sz w:val="28"/>
          <w:szCs w:val="28"/>
        </w:rPr>
        <w:t>: печатные, наглядные, компьютерные презентации.</w:t>
      </w:r>
    </w:p>
    <w:p w:rsidR="00460AD2" w:rsidRPr="0096621D" w:rsidRDefault="00460AD2" w:rsidP="00460AD2">
      <w:pPr>
        <w:jc w:val="both"/>
        <w:rPr>
          <w:b/>
          <w:sz w:val="28"/>
          <w:szCs w:val="28"/>
        </w:rPr>
      </w:pPr>
      <w:r w:rsidRPr="0096621D">
        <w:rPr>
          <w:b/>
          <w:sz w:val="28"/>
          <w:szCs w:val="28"/>
        </w:rPr>
        <w:t>Темы групповых проектов, посвященных  Тверскому краю:</w:t>
      </w:r>
    </w:p>
    <w:p w:rsidR="00460AD2" w:rsidRPr="0096621D" w:rsidRDefault="00460AD2" w:rsidP="00460AD2">
      <w:pPr>
        <w:numPr>
          <w:ilvl w:val="0"/>
          <w:numId w:val="25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lastRenderedPageBreak/>
        <w:t xml:space="preserve"> История  появления нашего города Старица в задачах.</w:t>
      </w:r>
    </w:p>
    <w:p w:rsidR="00460AD2" w:rsidRPr="0096621D" w:rsidRDefault="00460AD2" w:rsidP="00460AD2">
      <w:pPr>
        <w:numPr>
          <w:ilvl w:val="0"/>
          <w:numId w:val="25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 xml:space="preserve"> Памятники нашего города.</w:t>
      </w:r>
    </w:p>
    <w:p w:rsidR="00460AD2" w:rsidRPr="0096621D" w:rsidRDefault="00460AD2" w:rsidP="00460AD2">
      <w:pPr>
        <w:numPr>
          <w:ilvl w:val="0"/>
          <w:numId w:val="25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Достопримечательности нашего города в цифрах и фактах.</w:t>
      </w:r>
    </w:p>
    <w:p w:rsidR="00460AD2" w:rsidRPr="0096621D" w:rsidRDefault="00460AD2" w:rsidP="00460AD2">
      <w:pPr>
        <w:numPr>
          <w:ilvl w:val="0"/>
          <w:numId w:val="25"/>
        </w:numPr>
        <w:spacing w:after="0"/>
        <w:ind w:left="0" w:firstLine="0"/>
        <w:jc w:val="both"/>
        <w:rPr>
          <w:b/>
          <w:sz w:val="28"/>
          <w:szCs w:val="28"/>
        </w:rPr>
      </w:pPr>
      <w:r w:rsidRPr="0096621D">
        <w:rPr>
          <w:sz w:val="28"/>
          <w:szCs w:val="28"/>
        </w:rPr>
        <w:t xml:space="preserve">Дети в нашем Тверском крае в цифрах и фактах </w:t>
      </w:r>
      <w:r w:rsidRPr="0096621D">
        <w:rPr>
          <w:color w:val="000000"/>
          <w:sz w:val="28"/>
          <w:szCs w:val="28"/>
        </w:rPr>
        <w:t xml:space="preserve"> </w:t>
      </w:r>
    </w:p>
    <w:p w:rsidR="00460AD2" w:rsidRPr="0096621D" w:rsidRDefault="00460AD2" w:rsidP="00460AD2">
      <w:pPr>
        <w:jc w:val="both"/>
        <w:rPr>
          <w:b/>
          <w:sz w:val="28"/>
          <w:szCs w:val="28"/>
        </w:rPr>
      </w:pPr>
    </w:p>
    <w:p w:rsidR="00460AD2" w:rsidRPr="0096621D" w:rsidRDefault="00460AD2" w:rsidP="00460AD2">
      <w:pPr>
        <w:jc w:val="both"/>
        <w:rPr>
          <w:b/>
          <w:sz w:val="28"/>
          <w:szCs w:val="28"/>
        </w:rPr>
      </w:pPr>
      <w:r w:rsidRPr="0096621D">
        <w:rPr>
          <w:b/>
          <w:sz w:val="28"/>
          <w:szCs w:val="28"/>
        </w:rPr>
        <w:t xml:space="preserve">Темы </w:t>
      </w:r>
      <w:proofErr w:type="gramStart"/>
      <w:r w:rsidRPr="0096621D">
        <w:rPr>
          <w:b/>
          <w:sz w:val="28"/>
          <w:szCs w:val="28"/>
        </w:rPr>
        <w:t>индивидуальных проектов</w:t>
      </w:r>
      <w:proofErr w:type="gramEnd"/>
      <w:r w:rsidRPr="0096621D">
        <w:rPr>
          <w:b/>
          <w:sz w:val="28"/>
          <w:szCs w:val="28"/>
        </w:rPr>
        <w:t>:</w:t>
      </w:r>
    </w:p>
    <w:p w:rsidR="00460AD2" w:rsidRPr="0096621D" w:rsidRDefault="00460AD2" w:rsidP="00460AD2">
      <w:pPr>
        <w:numPr>
          <w:ilvl w:val="0"/>
          <w:numId w:val="31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Фигурные числа</w:t>
      </w:r>
    </w:p>
    <w:p w:rsidR="00460AD2" w:rsidRPr="0096621D" w:rsidRDefault="00460AD2" w:rsidP="00460AD2">
      <w:pPr>
        <w:numPr>
          <w:ilvl w:val="0"/>
          <w:numId w:val="31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Русские учителя С.А. Рачинский и Л.Ф. Магницкий и их «Арифметика»</w:t>
      </w:r>
    </w:p>
    <w:p w:rsidR="00460AD2" w:rsidRPr="0096621D" w:rsidRDefault="00460AD2" w:rsidP="00460AD2">
      <w:pPr>
        <w:numPr>
          <w:ilvl w:val="0"/>
          <w:numId w:val="31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Старинные задачи с обыкновенными дробями</w:t>
      </w:r>
    </w:p>
    <w:p w:rsidR="00460AD2" w:rsidRPr="0096621D" w:rsidRDefault="00460AD2" w:rsidP="00460AD2">
      <w:pPr>
        <w:numPr>
          <w:ilvl w:val="0"/>
          <w:numId w:val="31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Старинные русские меры</w:t>
      </w:r>
    </w:p>
    <w:p w:rsidR="00460AD2" w:rsidRPr="0096621D" w:rsidRDefault="00460AD2" w:rsidP="00460AD2">
      <w:pPr>
        <w:pStyle w:val="c18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6621D">
        <w:rPr>
          <w:rStyle w:val="c1"/>
          <w:b/>
          <w:sz w:val="28"/>
          <w:szCs w:val="28"/>
        </w:rPr>
        <w:t>Этапы проекта</w:t>
      </w:r>
    </w:p>
    <w:p w:rsidR="00460AD2" w:rsidRPr="0096621D" w:rsidRDefault="00460AD2" w:rsidP="00460AD2">
      <w:pPr>
        <w:pStyle w:val="c18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6621D">
        <w:rPr>
          <w:rStyle w:val="c1"/>
          <w:b/>
          <w:sz w:val="28"/>
          <w:szCs w:val="28"/>
        </w:rPr>
        <w:t>1 этап. Подготовительный</w:t>
      </w:r>
    </w:p>
    <w:p w:rsidR="00460AD2" w:rsidRPr="0096621D" w:rsidRDefault="00460AD2" w:rsidP="00460AD2">
      <w:pPr>
        <w:numPr>
          <w:ilvl w:val="0"/>
          <w:numId w:val="28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rStyle w:val="c1"/>
          <w:sz w:val="28"/>
          <w:szCs w:val="28"/>
        </w:rPr>
        <w:t>Обсуждение темы проекта и выбор формы для его защиты.</w:t>
      </w:r>
    </w:p>
    <w:p w:rsidR="00460AD2" w:rsidRPr="0096621D" w:rsidRDefault="00460AD2" w:rsidP="00460AD2">
      <w:pPr>
        <w:numPr>
          <w:ilvl w:val="0"/>
          <w:numId w:val="28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rStyle w:val="c1"/>
          <w:sz w:val="28"/>
          <w:szCs w:val="28"/>
        </w:rPr>
        <w:t>Подбор материалов для реализации проекта.</w:t>
      </w:r>
    </w:p>
    <w:p w:rsidR="00460AD2" w:rsidRPr="0096621D" w:rsidRDefault="00460AD2" w:rsidP="00460AD2">
      <w:pPr>
        <w:numPr>
          <w:ilvl w:val="0"/>
          <w:numId w:val="28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rStyle w:val="c1"/>
          <w:sz w:val="28"/>
          <w:szCs w:val="28"/>
        </w:rPr>
        <w:t>Работа с методическим материалом, литературой по данной теме</w:t>
      </w:r>
    </w:p>
    <w:p w:rsidR="00460AD2" w:rsidRPr="0096621D" w:rsidRDefault="00460AD2" w:rsidP="00460AD2">
      <w:pPr>
        <w:pStyle w:val="c18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6621D">
        <w:rPr>
          <w:rStyle w:val="c1"/>
          <w:b/>
          <w:sz w:val="28"/>
          <w:szCs w:val="28"/>
        </w:rPr>
        <w:t>2 этап.  Выполнение проекта </w:t>
      </w:r>
    </w:p>
    <w:p w:rsidR="00460AD2" w:rsidRPr="0096621D" w:rsidRDefault="00460AD2" w:rsidP="00460AD2">
      <w:pPr>
        <w:numPr>
          <w:ilvl w:val="0"/>
          <w:numId w:val="29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Самостоятельная работа групп по выполнению заданий</w:t>
      </w:r>
    </w:p>
    <w:p w:rsidR="00460AD2" w:rsidRPr="0096621D" w:rsidRDefault="00460AD2" w:rsidP="00460AD2">
      <w:pPr>
        <w:numPr>
          <w:ilvl w:val="0"/>
          <w:numId w:val="29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 xml:space="preserve">Подготовка школьниками презентации и публикаций по отчету о проделанной работе, консультации учителя </w:t>
      </w:r>
    </w:p>
    <w:p w:rsidR="00460AD2" w:rsidRPr="0096621D" w:rsidRDefault="00460AD2" w:rsidP="00460AD2">
      <w:pPr>
        <w:numPr>
          <w:ilvl w:val="0"/>
          <w:numId w:val="29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rStyle w:val="c1"/>
          <w:sz w:val="28"/>
          <w:szCs w:val="28"/>
        </w:rPr>
        <w:t>Систематизация полученных знаний.</w:t>
      </w:r>
    </w:p>
    <w:p w:rsidR="00460AD2" w:rsidRPr="0096621D" w:rsidRDefault="00460AD2" w:rsidP="00460AD2">
      <w:pPr>
        <w:jc w:val="both"/>
        <w:rPr>
          <w:sz w:val="28"/>
          <w:szCs w:val="28"/>
        </w:rPr>
      </w:pPr>
    </w:p>
    <w:p w:rsidR="00460AD2" w:rsidRPr="0096621D" w:rsidRDefault="00460AD2" w:rsidP="00460AD2">
      <w:pPr>
        <w:pStyle w:val="c6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6621D">
        <w:rPr>
          <w:rStyle w:val="c1"/>
          <w:b/>
          <w:sz w:val="28"/>
          <w:szCs w:val="28"/>
        </w:rPr>
        <w:t>3 этап. Результаты</w:t>
      </w:r>
    </w:p>
    <w:p w:rsidR="00460AD2" w:rsidRPr="0096621D" w:rsidRDefault="00460AD2" w:rsidP="00460AD2">
      <w:pPr>
        <w:numPr>
          <w:ilvl w:val="0"/>
          <w:numId w:val="30"/>
        </w:numPr>
        <w:spacing w:after="0"/>
        <w:ind w:left="0" w:firstLine="0"/>
        <w:jc w:val="both"/>
        <w:rPr>
          <w:rStyle w:val="c1"/>
          <w:sz w:val="28"/>
          <w:szCs w:val="28"/>
        </w:rPr>
      </w:pPr>
      <w:r w:rsidRPr="0096621D">
        <w:rPr>
          <w:rStyle w:val="c1"/>
          <w:sz w:val="28"/>
          <w:szCs w:val="28"/>
        </w:rPr>
        <w:t xml:space="preserve">Презентация проекта. 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sz w:val="28"/>
          <w:szCs w:val="28"/>
        </w:rPr>
        <w:lastRenderedPageBreak/>
        <w:t xml:space="preserve">“5” балов - текст хорошо написан, сформированные идеи ясно изложены и структурированы, слайды представлены в логической последовательности, использованы эффекты анимации, вставлены графики, таблицы, фотографии, видеоролики; 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“3” балла – средства визуализации не соответствуют содержанию, отсутствует логическая последовательность подачи информации;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“1” балл – число слайдов превышает 10, те</w:t>
      </w:r>
      <w:proofErr w:type="gramStart"/>
      <w:r w:rsidRPr="0096621D">
        <w:rPr>
          <w:sz w:val="28"/>
          <w:szCs w:val="28"/>
        </w:rPr>
        <w:t>кст сл</w:t>
      </w:r>
      <w:proofErr w:type="gramEnd"/>
      <w:r w:rsidRPr="0096621D">
        <w:rPr>
          <w:sz w:val="28"/>
          <w:szCs w:val="28"/>
        </w:rPr>
        <w:t>айдов отображает полное содержание проекта.</w:t>
      </w:r>
    </w:p>
    <w:p w:rsidR="00460AD2" w:rsidRPr="0096621D" w:rsidRDefault="00460AD2" w:rsidP="00460AD2">
      <w:pPr>
        <w:pStyle w:val="af6"/>
        <w:numPr>
          <w:ilvl w:val="0"/>
          <w:numId w:val="30"/>
        </w:numPr>
        <w:suppressAutoHyphens w:val="0"/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Защита проекта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“5” балов – эмоциональное, логическое и короткое по времени изложение проектной работы с использованием наглядного материала, автор, чётко отвечая на вопросы, организует обратную связь с аудиторией;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“3” балла – в выступлении не просматривается личное отношение автора к проекту, отвечает на вопросы, направленные только на понимание темы;</w:t>
      </w:r>
    </w:p>
    <w:p w:rsidR="00460AD2" w:rsidRPr="0096621D" w:rsidRDefault="00460AD2" w:rsidP="00460AD2">
      <w:pPr>
        <w:pStyle w:val="af6"/>
        <w:spacing w:before="0" w:after="0" w:line="276" w:lineRule="auto"/>
        <w:jc w:val="both"/>
        <w:rPr>
          <w:sz w:val="28"/>
          <w:szCs w:val="28"/>
        </w:rPr>
      </w:pPr>
      <w:r w:rsidRPr="0096621D">
        <w:rPr>
          <w:sz w:val="28"/>
          <w:szCs w:val="28"/>
        </w:rPr>
        <w:t>“1” балл – чтение основного содержания работы, ответы на вопросы не раскрывают глубокого знания выбранной темы.</w:t>
      </w:r>
    </w:p>
    <w:p w:rsidR="00460AD2" w:rsidRPr="0096621D" w:rsidRDefault="00460AD2" w:rsidP="00460AD2">
      <w:pPr>
        <w:numPr>
          <w:ilvl w:val="0"/>
          <w:numId w:val="30"/>
        </w:numPr>
        <w:spacing w:after="0"/>
        <w:ind w:left="0" w:firstLine="0"/>
        <w:jc w:val="both"/>
        <w:rPr>
          <w:sz w:val="28"/>
          <w:szCs w:val="28"/>
        </w:rPr>
      </w:pPr>
      <w:r w:rsidRPr="0096621D">
        <w:rPr>
          <w:rStyle w:val="c1"/>
          <w:sz w:val="28"/>
          <w:szCs w:val="28"/>
        </w:rPr>
        <w:t>Подведение итогов и анализ работы.</w:t>
      </w:r>
    </w:p>
    <w:p w:rsidR="00460AD2" w:rsidRPr="00676E82" w:rsidRDefault="00460AD2">
      <w:pPr>
        <w:rPr>
          <w:rFonts w:ascii="Times New Roman" w:hAnsi="Times New Roman"/>
        </w:rPr>
      </w:pPr>
    </w:p>
    <w:sectPr w:rsidR="00460AD2" w:rsidRPr="00676E82" w:rsidSect="009676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185" w:rsidRDefault="00641185">
      <w:pPr>
        <w:spacing w:after="0" w:line="240" w:lineRule="auto"/>
      </w:pPr>
      <w:r>
        <w:separator/>
      </w:r>
    </w:p>
  </w:endnote>
  <w:endnote w:type="continuationSeparator" w:id="0">
    <w:p w:rsidR="00641185" w:rsidRDefault="0064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Default="006411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Default="0064118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Default="006411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185" w:rsidRDefault="00641185">
      <w:pPr>
        <w:spacing w:after="0" w:line="240" w:lineRule="auto"/>
      </w:pPr>
      <w:r>
        <w:separator/>
      </w:r>
    </w:p>
  </w:footnote>
  <w:footnote w:type="continuationSeparator" w:id="0">
    <w:p w:rsidR="00641185" w:rsidRDefault="00641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Default="0064118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Default="0064118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Default="00641185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5" w:rsidRPr="00C638CE" w:rsidRDefault="0064118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EE2EF6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2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1E64"/>
    <w:multiLevelType w:val="hybridMultilevel"/>
    <w:tmpl w:val="04B62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B31FA5"/>
    <w:multiLevelType w:val="hybridMultilevel"/>
    <w:tmpl w:val="86444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60F77"/>
    <w:multiLevelType w:val="hybridMultilevel"/>
    <w:tmpl w:val="85C414DC"/>
    <w:lvl w:ilvl="0" w:tplc="7EDE7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326A9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559320F"/>
    <w:multiLevelType w:val="hybridMultilevel"/>
    <w:tmpl w:val="68E491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9517DD6"/>
    <w:multiLevelType w:val="hybridMultilevel"/>
    <w:tmpl w:val="AF9CA29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19A75290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A80DD9"/>
    <w:multiLevelType w:val="hybridMultilevel"/>
    <w:tmpl w:val="18D4CD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6A235B4"/>
    <w:multiLevelType w:val="hybridMultilevel"/>
    <w:tmpl w:val="E4308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6A70D6"/>
    <w:multiLevelType w:val="hybridMultilevel"/>
    <w:tmpl w:val="1A767F1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C6F353E"/>
    <w:multiLevelType w:val="hybridMultilevel"/>
    <w:tmpl w:val="94700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D62215"/>
    <w:multiLevelType w:val="hybridMultilevel"/>
    <w:tmpl w:val="52644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064AD8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5A3465A"/>
    <w:multiLevelType w:val="multilevel"/>
    <w:tmpl w:val="58589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5A763A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42302FD"/>
    <w:multiLevelType w:val="hybridMultilevel"/>
    <w:tmpl w:val="A96638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5850CE2"/>
    <w:multiLevelType w:val="multilevel"/>
    <w:tmpl w:val="B43E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230081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9654164"/>
    <w:multiLevelType w:val="hybridMultilevel"/>
    <w:tmpl w:val="7BDE91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971777"/>
    <w:multiLevelType w:val="multilevel"/>
    <w:tmpl w:val="E9FE5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76045A89"/>
    <w:multiLevelType w:val="hybridMultilevel"/>
    <w:tmpl w:val="27B492FA"/>
    <w:lvl w:ilvl="0" w:tplc="0419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304982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7"/>
  </w:num>
  <w:num w:numId="2">
    <w:abstractNumId w:val="26"/>
  </w:num>
  <w:num w:numId="3">
    <w:abstractNumId w:val="24"/>
  </w:num>
  <w:num w:numId="4">
    <w:abstractNumId w:val="15"/>
  </w:num>
  <w:num w:numId="5">
    <w:abstractNumId w:val="2"/>
  </w:num>
  <w:num w:numId="6">
    <w:abstractNumId w:val="20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14"/>
  </w:num>
  <w:num w:numId="12">
    <w:abstractNumId w:val="21"/>
  </w:num>
  <w:num w:numId="13">
    <w:abstractNumId w:val="12"/>
  </w:num>
  <w:num w:numId="14">
    <w:abstractNumId w:val="0"/>
  </w:num>
  <w:num w:numId="15">
    <w:abstractNumId w:val="8"/>
  </w:num>
  <w:num w:numId="16">
    <w:abstractNumId w:val="1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0"/>
  </w:num>
  <w:num w:numId="21">
    <w:abstractNumId w:val="23"/>
  </w:num>
  <w:num w:numId="22">
    <w:abstractNumId w:val="17"/>
  </w:num>
  <w:num w:numId="23">
    <w:abstractNumId w:val="19"/>
  </w:num>
  <w:num w:numId="24">
    <w:abstractNumId w:val="7"/>
  </w:num>
  <w:num w:numId="25">
    <w:abstractNumId w:val="6"/>
  </w:num>
  <w:num w:numId="26">
    <w:abstractNumId w:val="28"/>
  </w:num>
  <w:num w:numId="27">
    <w:abstractNumId w:val="9"/>
  </w:num>
  <w:num w:numId="28">
    <w:abstractNumId w:val="25"/>
  </w:num>
  <w:num w:numId="29">
    <w:abstractNumId w:val="18"/>
  </w:num>
  <w:num w:numId="30">
    <w:abstractNumId w:val="22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F58"/>
    <w:rsid w:val="00021F3D"/>
    <w:rsid w:val="00040926"/>
    <w:rsid w:val="00040B37"/>
    <w:rsid w:val="00062F08"/>
    <w:rsid w:val="000A5CBE"/>
    <w:rsid w:val="000A7AEF"/>
    <w:rsid w:val="000C4ED8"/>
    <w:rsid w:val="000D3187"/>
    <w:rsid w:val="00187D8B"/>
    <w:rsid w:val="001A1E70"/>
    <w:rsid w:val="001E249D"/>
    <w:rsid w:val="002711FA"/>
    <w:rsid w:val="00277481"/>
    <w:rsid w:val="002B7917"/>
    <w:rsid w:val="002C1CA8"/>
    <w:rsid w:val="003250C0"/>
    <w:rsid w:val="00340CC6"/>
    <w:rsid w:val="003710FE"/>
    <w:rsid w:val="0037497F"/>
    <w:rsid w:val="0039420D"/>
    <w:rsid w:val="00394FD6"/>
    <w:rsid w:val="003A1F84"/>
    <w:rsid w:val="003E7701"/>
    <w:rsid w:val="00400F31"/>
    <w:rsid w:val="0040366E"/>
    <w:rsid w:val="004205CF"/>
    <w:rsid w:val="00440E95"/>
    <w:rsid w:val="00457E92"/>
    <w:rsid w:val="00460AD2"/>
    <w:rsid w:val="00492151"/>
    <w:rsid w:val="004B528A"/>
    <w:rsid w:val="004D5C52"/>
    <w:rsid w:val="004D7DF8"/>
    <w:rsid w:val="004E5576"/>
    <w:rsid w:val="004F0CAA"/>
    <w:rsid w:val="005B6E40"/>
    <w:rsid w:val="005D1B6D"/>
    <w:rsid w:val="005D5CC9"/>
    <w:rsid w:val="00633C61"/>
    <w:rsid w:val="00641185"/>
    <w:rsid w:val="0064704E"/>
    <w:rsid w:val="006672E1"/>
    <w:rsid w:val="006726A0"/>
    <w:rsid w:val="00676E82"/>
    <w:rsid w:val="006810DE"/>
    <w:rsid w:val="006846C1"/>
    <w:rsid w:val="00687CA9"/>
    <w:rsid w:val="00693451"/>
    <w:rsid w:val="006B09C8"/>
    <w:rsid w:val="006D34B3"/>
    <w:rsid w:val="00712FA3"/>
    <w:rsid w:val="00731F5E"/>
    <w:rsid w:val="00733D88"/>
    <w:rsid w:val="00771177"/>
    <w:rsid w:val="00784586"/>
    <w:rsid w:val="00786F23"/>
    <w:rsid w:val="007B08BB"/>
    <w:rsid w:val="007B4B6A"/>
    <w:rsid w:val="007B7680"/>
    <w:rsid w:val="007C66A8"/>
    <w:rsid w:val="007C7B9E"/>
    <w:rsid w:val="007F6508"/>
    <w:rsid w:val="008062A8"/>
    <w:rsid w:val="00806E13"/>
    <w:rsid w:val="00812C25"/>
    <w:rsid w:val="00826C39"/>
    <w:rsid w:val="008E1116"/>
    <w:rsid w:val="008E3712"/>
    <w:rsid w:val="00932F5D"/>
    <w:rsid w:val="009369FA"/>
    <w:rsid w:val="00950958"/>
    <w:rsid w:val="009640A7"/>
    <w:rsid w:val="00967622"/>
    <w:rsid w:val="00974635"/>
    <w:rsid w:val="009978F7"/>
    <w:rsid w:val="009C6F99"/>
    <w:rsid w:val="009F1589"/>
    <w:rsid w:val="009F5AED"/>
    <w:rsid w:val="00A03BB3"/>
    <w:rsid w:val="00A36F74"/>
    <w:rsid w:val="00A37D6A"/>
    <w:rsid w:val="00A45B21"/>
    <w:rsid w:val="00A54B0F"/>
    <w:rsid w:val="00A62BFA"/>
    <w:rsid w:val="00A63776"/>
    <w:rsid w:val="00A853F8"/>
    <w:rsid w:val="00AE3A9E"/>
    <w:rsid w:val="00AE4114"/>
    <w:rsid w:val="00B02BEB"/>
    <w:rsid w:val="00B30794"/>
    <w:rsid w:val="00B36F58"/>
    <w:rsid w:val="00B419C5"/>
    <w:rsid w:val="00BB3FDB"/>
    <w:rsid w:val="00BC16F9"/>
    <w:rsid w:val="00BF0794"/>
    <w:rsid w:val="00C310CF"/>
    <w:rsid w:val="00C41DCE"/>
    <w:rsid w:val="00C8558B"/>
    <w:rsid w:val="00D47AB1"/>
    <w:rsid w:val="00D866FC"/>
    <w:rsid w:val="00D8755F"/>
    <w:rsid w:val="00D946C3"/>
    <w:rsid w:val="00D95195"/>
    <w:rsid w:val="00D96C96"/>
    <w:rsid w:val="00DF60E1"/>
    <w:rsid w:val="00E07C63"/>
    <w:rsid w:val="00E2401D"/>
    <w:rsid w:val="00E24D6B"/>
    <w:rsid w:val="00E55187"/>
    <w:rsid w:val="00E70EB9"/>
    <w:rsid w:val="00E87DAF"/>
    <w:rsid w:val="00E94D55"/>
    <w:rsid w:val="00EC2BEC"/>
    <w:rsid w:val="00F1319A"/>
    <w:rsid w:val="00F362E8"/>
    <w:rsid w:val="00F36CD5"/>
    <w:rsid w:val="00FB1DE9"/>
    <w:rsid w:val="00F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2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67622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967622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96762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67622"/>
    <w:pPr>
      <w:keepNext/>
      <w:spacing w:before="240" w:after="60" w:line="240" w:lineRule="auto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967622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967622"/>
    <w:pPr>
      <w:spacing w:before="240" w:after="60" w:line="240" w:lineRule="auto"/>
      <w:outlineLvl w:val="5"/>
    </w:pPr>
    <w:rPr>
      <w:b/>
      <w:bCs/>
      <w:sz w:val="20"/>
      <w:szCs w:val="20"/>
      <w:lang w:val="en-US"/>
    </w:rPr>
  </w:style>
  <w:style w:type="paragraph" w:styleId="7">
    <w:name w:val="heading 7"/>
    <w:basedOn w:val="a"/>
    <w:next w:val="a"/>
    <w:link w:val="70"/>
    <w:qFormat/>
    <w:rsid w:val="00967622"/>
    <w:pPr>
      <w:spacing w:before="240" w:after="60" w:line="240" w:lineRule="auto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967622"/>
    <w:pPr>
      <w:spacing w:before="240" w:after="60" w:line="240" w:lineRule="auto"/>
      <w:outlineLvl w:val="7"/>
    </w:pPr>
    <w:rPr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967622"/>
    <w:pPr>
      <w:spacing w:before="240" w:after="60" w:line="240" w:lineRule="auto"/>
      <w:outlineLvl w:val="8"/>
    </w:pPr>
    <w:rPr>
      <w:rFonts w:ascii="Arial" w:hAnsi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67622"/>
    <w:rPr>
      <w:rFonts w:ascii="Times New Roman" w:eastAsia="Calibri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link w:val="2"/>
    <w:rsid w:val="00967622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link w:val="3"/>
    <w:rsid w:val="0096762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967622"/>
    <w:rPr>
      <w:rFonts w:ascii="Calibri" w:eastAsia="Calibri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rsid w:val="00967622"/>
    <w:rPr>
      <w:rFonts w:ascii="Calibri" w:eastAsia="Calibri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link w:val="6"/>
    <w:rsid w:val="00967622"/>
    <w:rPr>
      <w:rFonts w:ascii="Calibri" w:eastAsia="Calibri" w:hAnsi="Calibri" w:cs="Times New Roman"/>
      <w:b/>
      <w:bCs/>
      <w:lang w:val="en-US"/>
    </w:rPr>
  </w:style>
  <w:style w:type="character" w:customStyle="1" w:styleId="70">
    <w:name w:val="Заголовок 7 Знак"/>
    <w:link w:val="7"/>
    <w:rsid w:val="00967622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80">
    <w:name w:val="Заголовок 8 Знак"/>
    <w:link w:val="8"/>
    <w:rsid w:val="00967622"/>
    <w:rPr>
      <w:rFonts w:ascii="Calibri" w:eastAsia="Calibri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link w:val="9"/>
    <w:rsid w:val="00967622"/>
    <w:rPr>
      <w:rFonts w:ascii="Arial" w:eastAsia="Calibri" w:hAnsi="Arial" w:cs="Arial"/>
      <w:lang w:eastAsia="ru-RU"/>
    </w:rPr>
  </w:style>
  <w:style w:type="numbering" w:customStyle="1" w:styleId="11">
    <w:name w:val="Нет списка1"/>
    <w:next w:val="a2"/>
    <w:semiHidden/>
    <w:rsid w:val="00967622"/>
  </w:style>
  <w:style w:type="paragraph" w:customStyle="1" w:styleId="paragraph">
    <w:name w:val="paragraph"/>
    <w:basedOn w:val="a"/>
    <w:rsid w:val="00967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967622"/>
    <w:rPr>
      <w:rFonts w:cs="Times New Roman"/>
    </w:rPr>
  </w:style>
  <w:style w:type="character" w:customStyle="1" w:styleId="eop">
    <w:name w:val="eop"/>
    <w:rsid w:val="00967622"/>
    <w:rPr>
      <w:rFonts w:cs="Times New Roman"/>
    </w:rPr>
  </w:style>
  <w:style w:type="character" w:customStyle="1" w:styleId="apple-converted-space">
    <w:name w:val="apple-converted-space"/>
    <w:rsid w:val="00967622"/>
    <w:rPr>
      <w:rFonts w:cs="Times New Roman"/>
    </w:rPr>
  </w:style>
  <w:style w:type="character" w:customStyle="1" w:styleId="spellingerror">
    <w:name w:val="spellingerror"/>
    <w:rsid w:val="00967622"/>
    <w:rPr>
      <w:rFonts w:cs="Times New Roman"/>
    </w:rPr>
  </w:style>
  <w:style w:type="paragraph" w:styleId="a3">
    <w:name w:val="Title"/>
    <w:basedOn w:val="a"/>
    <w:link w:val="a4"/>
    <w:qFormat/>
    <w:rsid w:val="00967622"/>
    <w:pPr>
      <w:spacing w:before="240" w:after="60" w:line="240" w:lineRule="auto"/>
      <w:jc w:val="center"/>
      <w:outlineLvl w:val="0"/>
    </w:pPr>
    <w:rPr>
      <w:rFonts w:ascii="Arial" w:hAnsi="Arial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link w:val="a3"/>
    <w:rsid w:val="00967622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rsid w:val="0096762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rsid w:val="0096762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96762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Текст сноски Знак1"/>
    <w:link w:val="a7"/>
    <w:semiHidden/>
    <w:locked/>
    <w:rsid w:val="00967622"/>
    <w:rPr>
      <w:lang w:eastAsia="ru-RU"/>
    </w:rPr>
  </w:style>
  <w:style w:type="paragraph" w:styleId="a7">
    <w:name w:val="footnote text"/>
    <w:basedOn w:val="a"/>
    <w:link w:val="13"/>
    <w:semiHidden/>
    <w:rsid w:val="0096762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  <w:lang w:eastAsia="ru-RU"/>
    </w:rPr>
  </w:style>
  <w:style w:type="character" w:customStyle="1" w:styleId="a8">
    <w:name w:val="Текст сноски Знак"/>
    <w:rsid w:val="00967622"/>
    <w:rPr>
      <w:sz w:val="20"/>
      <w:szCs w:val="20"/>
    </w:rPr>
  </w:style>
  <w:style w:type="character" w:customStyle="1" w:styleId="21">
    <w:name w:val="Основной текст с отступом 2 Знак"/>
    <w:link w:val="22"/>
    <w:locked/>
    <w:rsid w:val="00967622"/>
    <w:rPr>
      <w:lang w:eastAsia="ru-RU"/>
    </w:rPr>
  </w:style>
  <w:style w:type="paragraph" w:styleId="22">
    <w:name w:val="Body Text Indent 2"/>
    <w:basedOn w:val="a"/>
    <w:link w:val="21"/>
    <w:rsid w:val="00967622"/>
    <w:pPr>
      <w:spacing w:before="60" w:after="0" w:line="252" w:lineRule="auto"/>
      <w:ind w:firstLine="567"/>
      <w:jc w:val="both"/>
    </w:pPr>
    <w:rPr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67622"/>
  </w:style>
  <w:style w:type="character" w:customStyle="1" w:styleId="a9">
    <w:name w:val="Основной текст Знак"/>
    <w:link w:val="aa"/>
    <w:locked/>
    <w:rsid w:val="00967622"/>
    <w:rPr>
      <w:sz w:val="24"/>
      <w:szCs w:val="24"/>
      <w:lang w:eastAsia="ru-RU"/>
    </w:rPr>
  </w:style>
  <w:style w:type="paragraph" w:styleId="aa">
    <w:name w:val="Body Text"/>
    <w:basedOn w:val="a"/>
    <w:link w:val="a9"/>
    <w:rsid w:val="00967622"/>
    <w:pPr>
      <w:spacing w:after="120" w:line="240" w:lineRule="auto"/>
    </w:pPr>
    <w:rPr>
      <w:sz w:val="24"/>
      <w:szCs w:val="24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967622"/>
  </w:style>
  <w:style w:type="character" w:customStyle="1" w:styleId="ab">
    <w:name w:val="Верхний колонтитул Знак"/>
    <w:link w:val="ac"/>
    <w:locked/>
    <w:rsid w:val="00967622"/>
    <w:rPr>
      <w:sz w:val="24"/>
      <w:szCs w:val="24"/>
      <w:lang w:eastAsia="ru-RU"/>
    </w:rPr>
  </w:style>
  <w:style w:type="paragraph" w:styleId="ac">
    <w:name w:val="header"/>
    <w:basedOn w:val="a"/>
    <w:link w:val="ab"/>
    <w:rsid w:val="0096762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967622"/>
  </w:style>
  <w:style w:type="character" w:styleId="ad">
    <w:name w:val="Strong"/>
    <w:uiPriority w:val="22"/>
    <w:qFormat/>
    <w:rsid w:val="00967622"/>
    <w:rPr>
      <w:rFonts w:cs="Times New Roman"/>
      <w:b/>
      <w:bCs/>
    </w:rPr>
  </w:style>
  <w:style w:type="paragraph" w:styleId="ae">
    <w:name w:val="Subtitle"/>
    <w:basedOn w:val="a"/>
    <w:next w:val="a"/>
    <w:link w:val="af"/>
    <w:qFormat/>
    <w:rsid w:val="00967622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/>
    </w:rPr>
  </w:style>
  <w:style w:type="character" w:customStyle="1" w:styleId="af">
    <w:name w:val="Подзаголовок Знак"/>
    <w:link w:val="ae"/>
    <w:rsid w:val="00967622"/>
    <w:rPr>
      <w:rFonts w:ascii="Cambria" w:eastAsia="Calibri" w:hAnsi="Cambria" w:cs="Times New Roman"/>
      <w:sz w:val="24"/>
      <w:szCs w:val="24"/>
      <w:lang w:val="en-US"/>
    </w:rPr>
  </w:style>
  <w:style w:type="character" w:styleId="af0">
    <w:name w:val="Emphasis"/>
    <w:qFormat/>
    <w:rsid w:val="00967622"/>
    <w:rPr>
      <w:rFonts w:ascii="Calibri" w:hAnsi="Calibri" w:cs="Times New Roman"/>
      <w:b/>
      <w:i/>
      <w:iCs/>
    </w:rPr>
  </w:style>
  <w:style w:type="paragraph" w:customStyle="1" w:styleId="16">
    <w:name w:val="Без интервала1"/>
    <w:basedOn w:val="a"/>
    <w:link w:val="NoSpacingChar"/>
    <w:rsid w:val="00967622"/>
    <w:pPr>
      <w:spacing w:after="0" w:line="240" w:lineRule="auto"/>
    </w:pPr>
    <w:rPr>
      <w:sz w:val="24"/>
      <w:szCs w:val="32"/>
      <w:lang w:val="en-US"/>
    </w:rPr>
  </w:style>
  <w:style w:type="character" w:customStyle="1" w:styleId="NoSpacingChar">
    <w:name w:val="No Spacing Char"/>
    <w:link w:val="16"/>
    <w:locked/>
    <w:rsid w:val="00967622"/>
    <w:rPr>
      <w:rFonts w:ascii="Calibri" w:eastAsia="Calibri" w:hAnsi="Calibri" w:cs="Times New Roman"/>
      <w:sz w:val="24"/>
      <w:szCs w:val="32"/>
      <w:lang w:val="en-US"/>
    </w:rPr>
  </w:style>
  <w:style w:type="paragraph" w:customStyle="1" w:styleId="211">
    <w:name w:val="Цитата 21"/>
    <w:basedOn w:val="a"/>
    <w:next w:val="a"/>
    <w:link w:val="QuoteChar"/>
    <w:rsid w:val="00967622"/>
    <w:pPr>
      <w:spacing w:after="0" w:line="240" w:lineRule="auto"/>
    </w:pPr>
    <w:rPr>
      <w:i/>
      <w:sz w:val="24"/>
      <w:szCs w:val="24"/>
      <w:lang w:val="en-US"/>
    </w:rPr>
  </w:style>
  <w:style w:type="character" w:customStyle="1" w:styleId="QuoteChar">
    <w:name w:val="Quote Char"/>
    <w:link w:val="211"/>
    <w:locked/>
    <w:rsid w:val="00967622"/>
    <w:rPr>
      <w:rFonts w:ascii="Calibri" w:eastAsia="Calibri" w:hAnsi="Calibri" w:cs="Times New Roman"/>
      <w:i/>
      <w:sz w:val="24"/>
      <w:szCs w:val="24"/>
      <w:lang w:val="en-US"/>
    </w:rPr>
  </w:style>
  <w:style w:type="paragraph" w:customStyle="1" w:styleId="17">
    <w:name w:val="Выделенная цитата1"/>
    <w:basedOn w:val="a"/>
    <w:next w:val="a"/>
    <w:link w:val="IntenseQuoteChar"/>
    <w:rsid w:val="00967622"/>
    <w:pPr>
      <w:spacing w:after="0" w:line="240" w:lineRule="auto"/>
      <w:ind w:left="720" w:right="720"/>
    </w:pPr>
    <w:rPr>
      <w:b/>
      <w:i/>
      <w:sz w:val="24"/>
      <w:szCs w:val="20"/>
      <w:lang w:val="en-US"/>
    </w:rPr>
  </w:style>
  <w:style w:type="character" w:customStyle="1" w:styleId="IntenseQuoteChar">
    <w:name w:val="Intense Quote Char"/>
    <w:link w:val="17"/>
    <w:locked/>
    <w:rsid w:val="00967622"/>
    <w:rPr>
      <w:rFonts w:ascii="Calibri" w:eastAsia="Calibri" w:hAnsi="Calibri" w:cs="Times New Roman"/>
      <w:b/>
      <w:i/>
      <w:sz w:val="24"/>
      <w:lang w:val="en-US"/>
    </w:rPr>
  </w:style>
  <w:style w:type="character" w:customStyle="1" w:styleId="18">
    <w:name w:val="Слабое выделение1"/>
    <w:rsid w:val="00967622"/>
    <w:rPr>
      <w:i/>
      <w:color w:val="5A5A5A"/>
    </w:rPr>
  </w:style>
  <w:style w:type="character" w:customStyle="1" w:styleId="19">
    <w:name w:val="Сильное выделение1"/>
    <w:rsid w:val="00967622"/>
    <w:rPr>
      <w:rFonts w:cs="Times New Roman"/>
      <w:b/>
      <w:i/>
      <w:sz w:val="24"/>
      <w:szCs w:val="24"/>
      <w:u w:val="single"/>
    </w:rPr>
  </w:style>
  <w:style w:type="character" w:customStyle="1" w:styleId="1a">
    <w:name w:val="Слабая ссылка1"/>
    <w:rsid w:val="00967622"/>
    <w:rPr>
      <w:rFonts w:cs="Times New Roman"/>
      <w:sz w:val="24"/>
      <w:szCs w:val="24"/>
      <w:u w:val="single"/>
    </w:rPr>
  </w:style>
  <w:style w:type="character" w:customStyle="1" w:styleId="1b">
    <w:name w:val="Сильная ссылка1"/>
    <w:rsid w:val="00967622"/>
    <w:rPr>
      <w:rFonts w:cs="Times New Roman"/>
      <w:b/>
      <w:sz w:val="24"/>
      <w:u w:val="single"/>
    </w:rPr>
  </w:style>
  <w:style w:type="character" w:customStyle="1" w:styleId="1c">
    <w:name w:val="Название книги1"/>
    <w:rsid w:val="00967622"/>
    <w:rPr>
      <w:rFonts w:ascii="Cambria" w:hAnsi="Cambria" w:cs="Times New Roman"/>
      <w:b/>
      <w:i/>
      <w:sz w:val="24"/>
      <w:szCs w:val="24"/>
    </w:rPr>
  </w:style>
  <w:style w:type="character" w:customStyle="1" w:styleId="af1">
    <w:name w:val="Текст Знак"/>
    <w:link w:val="af2"/>
    <w:locked/>
    <w:rsid w:val="00967622"/>
    <w:rPr>
      <w:rFonts w:ascii="Courier New" w:hAnsi="Courier New"/>
      <w:lang w:eastAsia="ru-RU"/>
    </w:rPr>
  </w:style>
  <w:style w:type="paragraph" w:styleId="af2">
    <w:name w:val="Plain Text"/>
    <w:basedOn w:val="a"/>
    <w:link w:val="af1"/>
    <w:rsid w:val="00967622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1d">
    <w:name w:val="Текст Знак1"/>
    <w:uiPriority w:val="99"/>
    <w:semiHidden/>
    <w:rsid w:val="00967622"/>
    <w:rPr>
      <w:rFonts w:ascii="Consolas" w:hAnsi="Consolas" w:cs="Consolas"/>
      <w:sz w:val="21"/>
      <w:szCs w:val="21"/>
    </w:rPr>
  </w:style>
  <w:style w:type="character" w:customStyle="1" w:styleId="af3">
    <w:name w:val="Текст выноски Знак"/>
    <w:link w:val="af4"/>
    <w:uiPriority w:val="99"/>
    <w:semiHidden/>
    <w:locked/>
    <w:rsid w:val="00967622"/>
    <w:rPr>
      <w:rFonts w:ascii="Tahoma" w:hAnsi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rsid w:val="0096762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1e">
    <w:name w:val="Текст выноски Знак1"/>
    <w:uiPriority w:val="99"/>
    <w:semiHidden/>
    <w:rsid w:val="00967622"/>
    <w:rPr>
      <w:rFonts w:ascii="Tahoma" w:hAnsi="Tahoma" w:cs="Tahoma"/>
      <w:sz w:val="16"/>
      <w:szCs w:val="16"/>
    </w:rPr>
  </w:style>
  <w:style w:type="character" w:styleId="af5">
    <w:name w:val="Hyperlink"/>
    <w:semiHidden/>
    <w:rsid w:val="00967622"/>
    <w:rPr>
      <w:rFonts w:cs="Times New Roman"/>
      <w:color w:val="0000FF"/>
      <w:u w:val="single"/>
    </w:rPr>
  </w:style>
  <w:style w:type="paragraph" w:customStyle="1" w:styleId="23">
    <w:name w:val="стиль2"/>
    <w:basedOn w:val="a"/>
    <w:rsid w:val="009676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676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5z3">
    <w:name w:val="WW8Num5z3"/>
    <w:rsid w:val="00967622"/>
    <w:rPr>
      <w:rFonts w:ascii="Symbol" w:hAnsi="Symbol" w:cs="Symbol"/>
    </w:rPr>
  </w:style>
  <w:style w:type="paragraph" w:styleId="af6">
    <w:name w:val="Normal (Web)"/>
    <w:basedOn w:val="a"/>
    <w:uiPriority w:val="99"/>
    <w:rsid w:val="0096762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WW8Num5z1">
    <w:name w:val="WW8Num5z1"/>
    <w:rsid w:val="00967622"/>
    <w:rPr>
      <w:rFonts w:ascii="Courier New" w:hAnsi="Courier New" w:cs="Courier New"/>
    </w:rPr>
  </w:style>
  <w:style w:type="paragraph" w:customStyle="1" w:styleId="Style3">
    <w:name w:val="Style3"/>
    <w:basedOn w:val="a"/>
    <w:uiPriority w:val="99"/>
    <w:rsid w:val="00967622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76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7622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9676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uiPriority w:val="99"/>
    <w:rsid w:val="00967622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967622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967622"/>
    <w:rPr>
      <w:rFonts w:ascii="Times New Roman" w:hAnsi="Times New Roman" w:cs="Times New Roman"/>
      <w:sz w:val="22"/>
      <w:szCs w:val="22"/>
    </w:rPr>
  </w:style>
  <w:style w:type="paragraph" w:customStyle="1" w:styleId="24">
    <w:name w:val="Абзац списка2"/>
    <w:basedOn w:val="a"/>
    <w:qFormat/>
    <w:rsid w:val="0096762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676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967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8">
    <w:name w:val="c18"/>
    <w:basedOn w:val="a"/>
    <w:rsid w:val="00460A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60AD2"/>
  </w:style>
  <w:style w:type="paragraph" w:customStyle="1" w:styleId="c6">
    <w:name w:val="c6"/>
    <w:basedOn w:val="a"/>
    <w:rsid w:val="00460A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60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88;&#1072;&#1073;.&#1087;&#1088;&#1086;&#1075;&#1088;.2019-2020%20&#1091;&#1095;.&#1075;&#1086;&#1076;\&#1056;&#1072;&#1073;&#1086;&#1095;&#1072;&#1103;%20&#1087;&#1088;&#1086;&#1075;&#1088;&#1072;&#1084;&#1084;&#1084;&#1072;%205%20&#1082;&#1083;&#1072;&#1089;&#108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DBE50-33CB-42CF-9D73-95AA8780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программма 5 класс</Template>
  <TotalTime>67</TotalTime>
  <Pages>51</Pages>
  <Words>15194</Words>
  <Characters>86607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директор</cp:lastModifiedBy>
  <cp:revision>4</cp:revision>
  <cp:lastPrinted>2019-09-05T06:20:00Z</cp:lastPrinted>
  <dcterms:created xsi:type="dcterms:W3CDTF">2019-09-03T08:41:00Z</dcterms:created>
  <dcterms:modified xsi:type="dcterms:W3CDTF">2019-09-05T06:20:00Z</dcterms:modified>
</cp:coreProperties>
</file>